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29B8" w:rsidRDefault="002629B8" w:rsidP="003E1F2F">
      <w:pPr>
        <w:pStyle w:val="ABUeberschrift1JMF"/>
        <w:rPr>
          <w:szCs w:val="22"/>
        </w:rPr>
        <w:sectPr w:rsidR="002629B8" w:rsidSect="003D5052">
          <w:headerReference w:type="even" r:id="rId11"/>
          <w:headerReference w:type="default" r:id="rId12"/>
          <w:footerReference w:type="even" r:id="rId13"/>
          <w:footerReference w:type="default" r:id="rId14"/>
          <w:headerReference w:type="first" r:id="rId15"/>
          <w:footerReference w:type="first" r:id="rId16"/>
          <w:type w:val="continuous"/>
          <w:pgSz w:w="11906" w:h="16838"/>
          <w:pgMar w:top="1417" w:right="1417" w:bottom="1134" w:left="1417" w:header="708" w:footer="227" w:gutter="0"/>
          <w:cols w:space="708"/>
          <w:docGrid w:linePitch="360"/>
        </w:sectPr>
      </w:pPr>
      <w:r w:rsidRPr="002629B8">
        <w:rPr>
          <w:szCs w:val="22"/>
        </w:rPr>
        <w:t xml:space="preserve">Text a </w:t>
      </w:r>
    </w:p>
    <w:p w:rsidR="00D8178C" w:rsidRDefault="00D8178C" w:rsidP="00D8178C">
      <w:pPr>
        <w:pStyle w:val="ABFliesstextJMF"/>
      </w:pPr>
      <w:r>
        <w:t>In Frankfurt lebten um 1700 etwa 23.000 Menschen. Die Häuser der Altstadt und der Judengasse standen dicht gedrängt. In den Höfen oder Kellern gab es Gruben. In diese wurden Abfälle und die Nachttöpfe der Bewohner*innen entleert. Oft wurde Abfall aber auch direkt auf die Gasse geworfen oder gegossen.</w:t>
      </w:r>
    </w:p>
    <w:p w:rsidR="00D8178C" w:rsidRDefault="00D8178C" w:rsidP="00D8178C">
      <w:pPr>
        <w:pStyle w:val="ABFliesstextJMF"/>
      </w:pPr>
      <w:r>
        <w:t>Mehrfach veröffentlichte die Stadtverwaltung dagegen Verbote. Sie ordnete an, dass Müll aus den Häusern nur noch an die dafür bestimmten Orte gebracht werden durfte. Urin und andere „stinkende Gewässer“ durften nicht auf die Straße gegossen werden.</w:t>
      </w:r>
    </w:p>
    <w:p w:rsidR="00D8178C" w:rsidRDefault="00D8178C" w:rsidP="00D8178C">
      <w:pPr>
        <w:pStyle w:val="ABFliesstextJMF"/>
      </w:pPr>
      <w:r>
        <w:t>Zudem sollten alle Bürgerinnen und Bürger vor dem Feiertag die Gassen säubern und den Müll wegschaffen – die Christinnen und Christen am Samstag, die Jüdinnen und Juden am Freitag.</w:t>
      </w:r>
    </w:p>
    <w:p w:rsidR="002629B8" w:rsidRDefault="00D8178C" w:rsidP="00D8178C">
      <w:pPr>
        <w:pStyle w:val="ABFliesstextJMF"/>
        <w:sectPr w:rsidR="002629B8" w:rsidSect="002629B8">
          <w:type w:val="continuous"/>
          <w:pgSz w:w="11906" w:h="16838"/>
          <w:pgMar w:top="1418" w:right="1418" w:bottom="1134" w:left="1418" w:header="709" w:footer="227" w:gutter="0"/>
          <w:lnNumType w:countBy="5"/>
          <w:cols w:space="708"/>
          <w:docGrid w:linePitch="360"/>
        </w:sectPr>
      </w:pPr>
      <w:r>
        <w:t xml:space="preserve">Man stelle sich einmal den Geruch vor, der damals in der Stadt geherrscht haben muss </w:t>
      </w:r>
      <w:r w:rsidR="002629B8">
        <w:t>…</w:t>
      </w:r>
    </w:p>
    <w:p w:rsidR="002629B8" w:rsidRDefault="00C8731A" w:rsidP="002629B8">
      <w:pPr>
        <w:pStyle w:val="ABQuelleJMF"/>
      </w:pPr>
      <w:r>
        <w:t xml:space="preserve">Quelle: </w:t>
      </w:r>
      <w:hyperlink r:id="rId17" w:history="1">
        <w:r w:rsidRPr="001A0018">
          <w:rPr>
            <w:rStyle w:val="Hyperlink"/>
          </w:rPr>
          <w:t>https://www.juedischesmuseum.de/de/blog/hygiene-und-rituelle-reinheit/</w:t>
        </w:r>
      </w:hyperlink>
      <w:r>
        <w:t xml:space="preserve"> - abgerufen am 16.03.2025</w:t>
      </w:r>
    </w:p>
    <w:p w:rsidR="002629B8" w:rsidRDefault="002629B8" w:rsidP="002629B8">
      <w:pPr>
        <w:pStyle w:val="ABArbeitsauftragJMF"/>
      </w:pPr>
      <w:r>
        <w:t>Aufgabe</w:t>
      </w:r>
      <w:r w:rsidR="00D8178C">
        <w:t>n</w:t>
      </w:r>
      <w:r>
        <w:t xml:space="preserve">: </w:t>
      </w:r>
    </w:p>
    <w:p w:rsidR="00D8178C" w:rsidRDefault="00D8178C" w:rsidP="00D8178C">
      <w:pPr>
        <w:pStyle w:val="ABArbeitsauftragJMF"/>
        <w:numPr>
          <w:ilvl w:val="0"/>
          <w:numId w:val="3"/>
        </w:numPr>
      </w:pPr>
      <w:r>
        <w:t>Erstelle eine Überschrift zu dem Text.</w:t>
      </w:r>
    </w:p>
    <w:p w:rsidR="00D8178C" w:rsidRDefault="00D8178C" w:rsidP="00D8178C">
      <w:pPr>
        <w:pStyle w:val="ABArbeitsauftragJMF"/>
        <w:numPr>
          <w:ilvl w:val="0"/>
          <w:numId w:val="3"/>
        </w:numPr>
      </w:pPr>
      <w:r>
        <w:t>Wie wurden Abfälle und Abwasser in der Judengasse entsorgt?</w:t>
      </w:r>
    </w:p>
    <w:p w:rsidR="00D8178C" w:rsidRDefault="00D8178C" w:rsidP="00D8178C">
      <w:pPr>
        <w:pStyle w:val="ABArbeitsauftragJMF"/>
        <w:numPr>
          <w:ilvl w:val="0"/>
          <w:numId w:val="3"/>
        </w:numPr>
      </w:pPr>
      <w:r>
        <w:t>Welcher Gegenstand passt zu diesem Text?</w:t>
      </w:r>
    </w:p>
    <w:p w:rsidR="00D8178C" w:rsidRDefault="00D8178C" w:rsidP="00D8178C">
      <w:pPr>
        <w:pStyle w:val="ABArbeitsauftragJMF"/>
        <w:numPr>
          <w:ilvl w:val="0"/>
          <w:numId w:val="3"/>
        </w:numPr>
      </w:pPr>
      <w:r>
        <w:t>Begründe deine Auswahl. Notiere dir dazu drei Stichpunkte.</w:t>
      </w:r>
    </w:p>
    <w:p w:rsidR="002629B8" w:rsidRDefault="002629B8" w:rsidP="00D8178C">
      <w:pPr>
        <w:pStyle w:val="ABArbeitsauftragJMF"/>
        <w:ind w:left="720"/>
        <w:sectPr w:rsidR="002629B8" w:rsidSect="003D5052">
          <w:type w:val="continuous"/>
          <w:pgSz w:w="11906" w:h="16838"/>
          <w:pgMar w:top="1417" w:right="1417" w:bottom="1134" w:left="1417" w:header="708" w:footer="227" w:gutter="0"/>
          <w:cols w:space="708"/>
          <w:docGrid w:linePitch="360"/>
        </w:sectPr>
      </w:pPr>
    </w:p>
    <w:p w:rsidR="00C8731A" w:rsidRDefault="00C8731A" w:rsidP="00C8731A">
      <w:pPr>
        <w:pStyle w:val="ABUeberschrift1JMF"/>
        <w:rPr>
          <w:szCs w:val="22"/>
        </w:rPr>
        <w:sectPr w:rsidR="00C8731A" w:rsidSect="00C8731A">
          <w:headerReference w:type="default" r:id="rId18"/>
          <w:footerReference w:type="default" r:id="rId19"/>
          <w:headerReference w:type="first" r:id="rId20"/>
          <w:footerReference w:type="first" r:id="rId21"/>
          <w:pgSz w:w="11906" w:h="16838"/>
          <w:pgMar w:top="1417" w:right="1417" w:bottom="1134" w:left="1417" w:header="708" w:footer="227" w:gutter="0"/>
          <w:cols w:space="708"/>
          <w:docGrid w:linePitch="360"/>
        </w:sectPr>
      </w:pPr>
      <w:r>
        <w:rPr>
          <w:szCs w:val="22"/>
        </w:rPr>
        <w:lastRenderedPageBreak/>
        <w:t>Text b</w:t>
      </w:r>
      <w:r w:rsidRPr="002629B8">
        <w:rPr>
          <w:szCs w:val="22"/>
        </w:rPr>
        <w:t xml:space="preserve"> </w:t>
      </w:r>
    </w:p>
    <w:p w:rsidR="008278B5" w:rsidRDefault="008278B5" w:rsidP="008278B5">
      <w:pPr>
        <w:pStyle w:val="ABFliesstextJMF"/>
      </w:pPr>
      <w:r>
        <w:t>Die Judengasse existierte von 1462 bis etwa 1800. In dieser Zeit gab es einen wesentlichen Unterschied zum Mittelalter: Es wurde weniger gebadet.</w:t>
      </w:r>
    </w:p>
    <w:p w:rsidR="008278B5" w:rsidRDefault="008278B5" w:rsidP="008278B5">
      <w:pPr>
        <w:pStyle w:val="ABFliesstextJMF"/>
      </w:pPr>
      <w:r>
        <w:t>In der mittelalterlichen Stadt hatten auch Jüdinnen und Juden die öffentlichen Badehäuser besucht. Dort wurde gebadet, gegessen, gefeiert.</w:t>
      </w:r>
    </w:p>
    <w:p w:rsidR="008278B5" w:rsidRDefault="008278B5" w:rsidP="008278B5">
      <w:pPr>
        <w:pStyle w:val="ABFliesstextJMF"/>
      </w:pPr>
      <w:r>
        <w:t>Wegen neuer Krankheiten hörte man aber auf damit. Die Leute dachten, dass sie wegen des Wassers krank würden. Deshalb vermied man Vollbäder in den kommenden Jahrhunderten.</w:t>
      </w:r>
    </w:p>
    <w:p w:rsidR="00C8731A" w:rsidRDefault="008278B5" w:rsidP="008278B5">
      <w:pPr>
        <w:pStyle w:val="ABFliesstextJMF"/>
        <w:sectPr w:rsidR="00C8731A" w:rsidSect="002629B8">
          <w:type w:val="continuous"/>
          <w:pgSz w:w="11906" w:h="16838"/>
          <w:pgMar w:top="1418" w:right="1418" w:bottom="1134" w:left="1418" w:header="709" w:footer="227" w:gutter="0"/>
          <w:lnNumType w:countBy="5"/>
          <w:cols w:space="708"/>
          <w:docGrid w:linePitch="360"/>
        </w:sectPr>
      </w:pPr>
      <w:r>
        <w:t>Das galt auch für die Jüdinnen und Juden – mit einer Ausnahme: Vor dem Besuch einer Mikwe, des jüdischen Ritualbads, nahmen Männer und Frauen weiterhin ein gründliches Bad.</w:t>
      </w:r>
    </w:p>
    <w:p w:rsidR="00C8731A" w:rsidRDefault="00C8731A" w:rsidP="00C8731A">
      <w:pPr>
        <w:pStyle w:val="ABQuelleJMF"/>
      </w:pPr>
      <w:r>
        <w:t xml:space="preserve">Quelle: </w:t>
      </w:r>
      <w:hyperlink r:id="rId22" w:history="1">
        <w:r w:rsidRPr="001A0018">
          <w:rPr>
            <w:rStyle w:val="Hyperlink"/>
          </w:rPr>
          <w:t>https://www.juedischesmuseum.de/de/blog/hygiene-und-rituelle-reinheit/</w:t>
        </w:r>
      </w:hyperlink>
      <w:r>
        <w:t xml:space="preserve"> - abgerufen am 16.03.2025</w:t>
      </w:r>
    </w:p>
    <w:p w:rsidR="00C8731A" w:rsidRDefault="00C8731A" w:rsidP="00C8731A">
      <w:pPr>
        <w:pStyle w:val="ABArbeitsauftragJMF"/>
      </w:pPr>
      <w:r>
        <w:t xml:space="preserve">Aufgabe: </w:t>
      </w:r>
    </w:p>
    <w:p w:rsidR="008278B5" w:rsidRDefault="008278B5" w:rsidP="008278B5">
      <w:pPr>
        <w:pStyle w:val="ABArbeitsauftragJMF"/>
        <w:numPr>
          <w:ilvl w:val="0"/>
          <w:numId w:val="9"/>
        </w:numPr>
      </w:pPr>
      <w:r>
        <w:t>Erstelle eine Überschrift zu dem Text.</w:t>
      </w:r>
    </w:p>
    <w:p w:rsidR="008278B5" w:rsidRDefault="008278B5" w:rsidP="008278B5">
      <w:pPr>
        <w:pStyle w:val="ABArbeitsauftragJMF"/>
        <w:numPr>
          <w:ilvl w:val="0"/>
          <w:numId w:val="9"/>
        </w:numPr>
      </w:pPr>
      <w:r>
        <w:t>Was war im Mittelalter anders als in der frühen Neuzeit? Was blieb gleich?</w:t>
      </w:r>
    </w:p>
    <w:p w:rsidR="008278B5" w:rsidRDefault="008278B5" w:rsidP="008278B5">
      <w:pPr>
        <w:pStyle w:val="ABArbeitsauftragJMF"/>
        <w:numPr>
          <w:ilvl w:val="0"/>
          <w:numId w:val="9"/>
        </w:numPr>
      </w:pPr>
      <w:r>
        <w:t>Welcher Gegenstand passt zu diesem Text?</w:t>
      </w:r>
    </w:p>
    <w:p w:rsidR="008278B5" w:rsidRDefault="008278B5" w:rsidP="008278B5">
      <w:pPr>
        <w:pStyle w:val="ABArbeitsauftragJMF"/>
        <w:numPr>
          <w:ilvl w:val="0"/>
          <w:numId w:val="9"/>
        </w:numPr>
      </w:pPr>
      <w:r>
        <w:t>Begründe deine Auswahl. Notiere dir dazu drei Stichpunkte.</w:t>
      </w:r>
    </w:p>
    <w:p w:rsidR="00C8731A" w:rsidRDefault="00C8731A" w:rsidP="008278B5">
      <w:pPr>
        <w:pStyle w:val="ABArbeitsauftragJMF"/>
        <w:ind w:left="720"/>
        <w:sectPr w:rsidR="00C8731A" w:rsidSect="003D5052">
          <w:type w:val="continuous"/>
          <w:pgSz w:w="11906" w:h="16838"/>
          <w:pgMar w:top="1417" w:right="1417" w:bottom="1134" w:left="1417" w:header="708" w:footer="227" w:gutter="0"/>
          <w:cols w:space="708"/>
          <w:docGrid w:linePitch="360"/>
        </w:sectPr>
      </w:pPr>
    </w:p>
    <w:p w:rsidR="00C8731A" w:rsidRDefault="00C8731A" w:rsidP="00C8731A">
      <w:pPr>
        <w:pStyle w:val="ABUeberschrift1JMF"/>
        <w:rPr>
          <w:szCs w:val="22"/>
        </w:rPr>
        <w:sectPr w:rsidR="00C8731A" w:rsidSect="00C8731A">
          <w:headerReference w:type="default" r:id="rId23"/>
          <w:footerReference w:type="default" r:id="rId24"/>
          <w:headerReference w:type="first" r:id="rId25"/>
          <w:footerReference w:type="first" r:id="rId26"/>
          <w:pgSz w:w="11906" w:h="16838"/>
          <w:pgMar w:top="1417" w:right="1417" w:bottom="1134" w:left="1417" w:header="708" w:footer="227" w:gutter="0"/>
          <w:cols w:space="708"/>
          <w:docGrid w:linePitch="360"/>
        </w:sectPr>
      </w:pPr>
      <w:r>
        <w:rPr>
          <w:szCs w:val="22"/>
        </w:rPr>
        <w:lastRenderedPageBreak/>
        <w:t>Text c</w:t>
      </w:r>
      <w:r w:rsidRPr="002629B8">
        <w:rPr>
          <w:szCs w:val="22"/>
        </w:rPr>
        <w:t xml:space="preserve"> </w:t>
      </w:r>
    </w:p>
    <w:p w:rsidR="00951565" w:rsidRDefault="00951565" w:rsidP="00951565">
      <w:pPr>
        <w:pStyle w:val="ABFliesstextJMF"/>
      </w:pPr>
      <w:r>
        <w:t>Die Menschen früher hielten Wasser für schädlich. Sie vermieden es, denn sie dachten, dass Wasser Krankheiten überträgt. Gewaschen wurde daher vor allem die Kleidung. Der Körper wurde stattdessen mit Puder und Schminke behandelt.</w:t>
      </w:r>
    </w:p>
    <w:p w:rsidR="00951565" w:rsidRDefault="00951565" w:rsidP="00951565">
      <w:pPr>
        <w:pStyle w:val="ABFliesstextJMF"/>
      </w:pPr>
      <w:r>
        <w:t>Man trug nun unter der Kleidung weiße Wäsche, die sich leichter reinigen ließ. Kragen, Unterröcke oder Hemden aus Leinenstoff wurden häufig gewechselt.</w:t>
      </w:r>
    </w:p>
    <w:p w:rsidR="00C8731A" w:rsidRDefault="00951565" w:rsidP="00951565">
      <w:pPr>
        <w:pStyle w:val="ABFliesstextJMF"/>
        <w:sectPr w:rsidR="00C8731A" w:rsidSect="002629B8">
          <w:type w:val="continuous"/>
          <w:pgSz w:w="11906" w:h="16838"/>
          <w:pgMar w:top="1418" w:right="1418" w:bottom="1134" w:left="1418" w:header="709" w:footer="227" w:gutter="0"/>
          <w:lnNumType w:countBy="5"/>
          <w:cols w:space="708"/>
          <w:docGrid w:linePitch="360"/>
        </w:sectPr>
      </w:pPr>
      <w:r>
        <w:t>Außerdem wurde die Wäsche nach dem Waschen auf großen Rasenflächen in der Sonne ausgebreitet. Das Sonnenlicht machte die Wäsche strahlend weiß und tötete auch Viren und Bakterien.</w:t>
      </w:r>
    </w:p>
    <w:p w:rsidR="00C8731A" w:rsidRDefault="00C8731A" w:rsidP="00C8731A">
      <w:pPr>
        <w:pStyle w:val="ABQuelleJMF"/>
      </w:pPr>
      <w:r>
        <w:t xml:space="preserve">Quelle: </w:t>
      </w:r>
      <w:hyperlink r:id="rId27" w:history="1">
        <w:r w:rsidRPr="001A0018">
          <w:rPr>
            <w:rStyle w:val="Hyperlink"/>
          </w:rPr>
          <w:t>https://www.juedischesmuseum.de/de/blog/hygiene-und-rituelle-reinheit/</w:t>
        </w:r>
      </w:hyperlink>
      <w:r>
        <w:t xml:space="preserve"> - abgerufen am 16.03.2025</w:t>
      </w:r>
    </w:p>
    <w:p w:rsidR="00C8731A" w:rsidRDefault="00C8731A" w:rsidP="00C8731A">
      <w:pPr>
        <w:pStyle w:val="ABArbeitsauftragJMF"/>
      </w:pPr>
      <w:r>
        <w:t xml:space="preserve">Aufgabe: </w:t>
      </w:r>
    </w:p>
    <w:p w:rsidR="00951565" w:rsidRDefault="00951565" w:rsidP="00951565">
      <w:pPr>
        <w:pStyle w:val="ABArbeitsauftragJMF"/>
        <w:numPr>
          <w:ilvl w:val="0"/>
          <w:numId w:val="13"/>
        </w:numPr>
      </w:pPr>
      <w:r>
        <w:t>Erstelle eine Überschrift zu dem Text.</w:t>
      </w:r>
    </w:p>
    <w:p w:rsidR="00951565" w:rsidRDefault="00951565" w:rsidP="00951565">
      <w:pPr>
        <w:pStyle w:val="ABArbeitsauftragJMF"/>
        <w:numPr>
          <w:ilvl w:val="0"/>
          <w:numId w:val="13"/>
        </w:numPr>
      </w:pPr>
      <w:r>
        <w:t>Warum ist saubere Kleidung wichtig für die Gesundheit?</w:t>
      </w:r>
    </w:p>
    <w:p w:rsidR="00951565" w:rsidRDefault="00951565" w:rsidP="00951565">
      <w:pPr>
        <w:pStyle w:val="ABArbeitsauftragJMF"/>
        <w:numPr>
          <w:ilvl w:val="0"/>
          <w:numId w:val="13"/>
        </w:numPr>
      </w:pPr>
      <w:r>
        <w:t>Wie passt das Bild zu dem Text? Binde es in deine Erklärung ein. Notiere dir dazu drei Stichpunkte.</w:t>
      </w:r>
    </w:p>
    <w:p w:rsidR="00C8731A" w:rsidRDefault="00C8731A" w:rsidP="00C8731A">
      <w:pPr>
        <w:pStyle w:val="ABArbeitsauftragJMF"/>
        <w:ind w:left="360"/>
      </w:pPr>
      <w:r>
        <w:rPr>
          <w:noProof/>
          <w:lang w:eastAsia="de-DE"/>
        </w:rPr>
        <w:drawing>
          <wp:anchor distT="0" distB="0" distL="114300" distR="114300" simplePos="0" relativeHeight="251658240" behindDoc="0" locked="0" layoutInCell="1" allowOverlap="1" wp14:anchorId="5E146526">
            <wp:simplePos x="0" y="0"/>
            <wp:positionH relativeFrom="margin">
              <wp:posOffset>177165</wp:posOffset>
            </wp:positionH>
            <wp:positionV relativeFrom="paragraph">
              <wp:posOffset>179705</wp:posOffset>
            </wp:positionV>
            <wp:extent cx="2844800" cy="2788285"/>
            <wp:effectExtent l="0" t="0" r="0" b="0"/>
            <wp:wrapSquare wrapText="bothSides"/>
            <wp:docPr id="204794120" name="Grafik 20479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4800" cy="2788285"/>
                    </a:xfrm>
                    <a:prstGeom prst="rect">
                      <a:avLst/>
                    </a:prstGeom>
                    <a:noFill/>
                  </pic:spPr>
                </pic:pic>
              </a:graphicData>
            </a:graphic>
            <wp14:sizeRelH relativeFrom="page">
              <wp14:pctWidth>0</wp14:pctWidth>
            </wp14:sizeRelH>
            <wp14:sizeRelV relativeFrom="page">
              <wp14:pctHeight>0</wp14:pctHeight>
            </wp14:sizeRelV>
          </wp:anchor>
        </w:drawing>
      </w:r>
    </w:p>
    <w:p w:rsidR="00C8731A" w:rsidRDefault="00C25E4A" w:rsidP="00C8731A">
      <w:pPr>
        <w:pStyle w:val="ABQuelleJMF"/>
      </w:pPr>
      <w:r>
        <w:br/>
      </w:r>
      <w:r>
        <w:br/>
      </w:r>
      <w:r>
        <w:br/>
      </w:r>
      <w:r>
        <w:br/>
      </w:r>
      <w:r>
        <w:br/>
      </w:r>
      <w:r>
        <w:br/>
      </w:r>
      <w:r>
        <w:br/>
      </w:r>
      <w:r>
        <w:br/>
      </w:r>
      <w:r>
        <w:br/>
      </w:r>
      <w:r>
        <w:br/>
      </w:r>
      <w:r>
        <w:br/>
      </w:r>
      <w:r>
        <w:br/>
      </w:r>
      <w:r>
        <w:br/>
      </w:r>
      <w:r w:rsidR="00C8731A" w:rsidRPr="00C8731A">
        <w:t>Ein Bleichgarten in Frankfurt auf dem Stadtplan von Frankfurt am Main mit ausgelegten Laken und Hemden, Matthäus Merian der Jüngere (1621 – 1687), Frankfurt am Main 1682, Kupferstich (Reproduktion), Historisches Museum Frankfurt, C01246. Foto: Horst Ziegenfusz</w:t>
      </w:r>
      <w:r>
        <w:t>.</w:t>
      </w:r>
    </w:p>
    <w:p w:rsidR="00C8731A" w:rsidRDefault="00C8731A" w:rsidP="00C8731A">
      <w:pPr>
        <w:pStyle w:val="ABArbeitsauftragJMF"/>
        <w:ind w:left="360"/>
      </w:pPr>
    </w:p>
    <w:p w:rsidR="00C8731A" w:rsidRDefault="00C8731A" w:rsidP="00951565">
      <w:pPr>
        <w:pStyle w:val="ABArbeitsauftragJMF"/>
        <w:numPr>
          <w:ilvl w:val="0"/>
          <w:numId w:val="13"/>
        </w:numPr>
        <w:sectPr w:rsidR="00C8731A" w:rsidSect="003D5052">
          <w:type w:val="continuous"/>
          <w:pgSz w:w="11906" w:h="16838"/>
          <w:pgMar w:top="1417" w:right="1417" w:bottom="1134" w:left="1417" w:header="708" w:footer="227" w:gutter="0"/>
          <w:cols w:space="708"/>
          <w:docGrid w:linePitch="360"/>
        </w:sectPr>
      </w:pPr>
    </w:p>
    <w:p w:rsidR="00C8731A" w:rsidRDefault="00C8731A" w:rsidP="00C8731A">
      <w:pPr>
        <w:pStyle w:val="ABUeberschrift1JMF"/>
        <w:rPr>
          <w:szCs w:val="22"/>
        </w:rPr>
        <w:sectPr w:rsidR="00C8731A" w:rsidSect="00C8731A">
          <w:headerReference w:type="default" r:id="rId29"/>
          <w:footerReference w:type="default" r:id="rId30"/>
          <w:headerReference w:type="first" r:id="rId31"/>
          <w:footerReference w:type="first" r:id="rId32"/>
          <w:pgSz w:w="11906" w:h="16838"/>
          <w:pgMar w:top="1417" w:right="1417" w:bottom="1134" w:left="1417" w:header="708" w:footer="227" w:gutter="0"/>
          <w:cols w:space="708"/>
          <w:docGrid w:linePitch="360"/>
        </w:sectPr>
      </w:pPr>
      <w:r>
        <w:rPr>
          <w:szCs w:val="22"/>
        </w:rPr>
        <w:lastRenderedPageBreak/>
        <w:t>Text d</w:t>
      </w:r>
      <w:r w:rsidRPr="002629B8">
        <w:rPr>
          <w:szCs w:val="22"/>
        </w:rPr>
        <w:t xml:space="preserve"> </w:t>
      </w:r>
    </w:p>
    <w:p w:rsidR="0090569E" w:rsidRDefault="0090569E" w:rsidP="0090569E">
      <w:pPr>
        <w:pStyle w:val="ABFliesstextJMF"/>
      </w:pPr>
      <w:r>
        <w:t>Die Küche der meisten Häuser in der Judengasse befand sich bei der Treppe. Dort wurde gekocht und gewaschen. Der Dampf und Geruch erfüllte das ganze Haus.</w:t>
      </w:r>
    </w:p>
    <w:p w:rsidR="0090569E" w:rsidRDefault="0090569E" w:rsidP="0090569E">
      <w:pPr>
        <w:pStyle w:val="ABFliesstextJMF"/>
      </w:pPr>
      <w:r>
        <w:t>Besonders reiche Häuser wie das Steinerne Haus hatten einen eigenen Brunnen im Keller. In diesem Haus gab es auch ein Wasserbecken für lebende Fische im Keller.</w:t>
      </w:r>
    </w:p>
    <w:p w:rsidR="0090569E" w:rsidRDefault="0090569E" w:rsidP="0090569E">
      <w:pPr>
        <w:pStyle w:val="ABFliesstextJMF"/>
      </w:pPr>
      <w:r>
        <w:t>Die meisten Haushalte holten das Wasser aber von öffentlichen Brunnen. Von denen gab es vier in der Judengasse.</w:t>
      </w:r>
    </w:p>
    <w:p w:rsidR="00C8731A" w:rsidRDefault="0090569E" w:rsidP="0090569E">
      <w:pPr>
        <w:pStyle w:val="ABFliesstextJMF"/>
        <w:sectPr w:rsidR="00C8731A" w:rsidSect="002629B8">
          <w:type w:val="continuous"/>
          <w:pgSz w:w="11906" w:h="16838"/>
          <w:pgMar w:top="1418" w:right="1418" w:bottom="1134" w:left="1418" w:header="709" w:footer="227" w:gutter="0"/>
          <w:lnNumType w:countBy="5"/>
          <w:cols w:space="708"/>
          <w:docGrid w:linePitch="360"/>
        </w:sectPr>
      </w:pPr>
      <w:r>
        <w:t>Man transportierte das Wasser in Holz- oder Ledereimern. Das Wasser hatte eine schlechte Qualität. Deshalb wurden vor allem Wein und Bier getrunken.</w:t>
      </w:r>
    </w:p>
    <w:p w:rsidR="00C8731A" w:rsidRDefault="00C8731A" w:rsidP="00C8731A">
      <w:pPr>
        <w:pStyle w:val="ABQuelleJMF"/>
      </w:pPr>
      <w:r>
        <w:t xml:space="preserve">Quelle: </w:t>
      </w:r>
      <w:hyperlink r:id="rId33" w:history="1">
        <w:r w:rsidRPr="001A0018">
          <w:rPr>
            <w:rStyle w:val="Hyperlink"/>
          </w:rPr>
          <w:t>https://www.juedischesmuseum.de/de/blog/hygiene-und-rituelle-reinheit/</w:t>
        </w:r>
      </w:hyperlink>
      <w:r>
        <w:t xml:space="preserve"> - abgerufen am 16.03.2025</w:t>
      </w:r>
    </w:p>
    <w:p w:rsidR="00C8731A" w:rsidRDefault="00C8731A" w:rsidP="00C8731A">
      <w:pPr>
        <w:pStyle w:val="ABArbeitsauftragJMF"/>
      </w:pPr>
      <w:r>
        <w:t xml:space="preserve">Aufgabe: </w:t>
      </w:r>
    </w:p>
    <w:p w:rsidR="0090569E" w:rsidRDefault="0090569E" w:rsidP="0090569E">
      <w:pPr>
        <w:pStyle w:val="ABArbeitsauftragJMF"/>
        <w:numPr>
          <w:ilvl w:val="0"/>
          <w:numId w:val="10"/>
        </w:numPr>
      </w:pPr>
      <w:r>
        <w:t>Erstelle eine Überschrift zu dem Text.</w:t>
      </w:r>
    </w:p>
    <w:p w:rsidR="0090569E" w:rsidRDefault="0090569E" w:rsidP="0090569E">
      <w:pPr>
        <w:pStyle w:val="ABArbeitsauftragJMF"/>
        <w:numPr>
          <w:ilvl w:val="0"/>
          <w:numId w:val="10"/>
        </w:numPr>
      </w:pPr>
      <w:r>
        <w:t>Wie kam das Wasser in die Häuser? Was machte man damit?</w:t>
      </w:r>
    </w:p>
    <w:p w:rsidR="0090569E" w:rsidRDefault="0090569E" w:rsidP="0090569E">
      <w:pPr>
        <w:pStyle w:val="ABArbeitsauftragJMF"/>
        <w:numPr>
          <w:ilvl w:val="0"/>
          <w:numId w:val="10"/>
        </w:numPr>
      </w:pPr>
      <w:r>
        <w:t>Welcher Gegenstand passt zu diesem Text?</w:t>
      </w:r>
    </w:p>
    <w:p w:rsidR="0090569E" w:rsidRDefault="0090569E" w:rsidP="0090569E">
      <w:pPr>
        <w:pStyle w:val="ABArbeitsauftragJMF"/>
        <w:numPr>
          <w:ilvl w:val="0"/>
          <w:numId w:val="10"/>
        </w:numPr>
      </w:pPr>
      <w:r>
        <w:t>Begründe deine Auswahl. Notiere dir dazu drei Stichpunkte.</w:t>
      </w:r>
    </w:p>
    <w:p w:rsidR="00C8731A" w:rsidRDefault="00C8731A" w:rsidP="0090569E">
      <w:pPr>
        <w:pStyle w:val="ABArbeitsauftragJMF"/>
        <w:ind w:left="360"/>
        <w:sectPr w:rsidR="00C8731A" w:rsidSect="003D5052">
          <w:type w:val="continuous"/>
          <w:pgSz w:w="11906" w:h="16838"/>
          <w:pgMar w:top="1417" w:right="1417" w:bottom="1134" w:left="1417" w:header="708" w:footer="227" w:gutter="0"/>
          <w:cols w:space="708"/>
          <w:docGrid w:linePitch="360"/>
        </w:sectPr>
      </w:pPr>
    </w:p>
    <w:p w:rsidR="006B281C" w:rsidRDefault="006B281C" w:rsidP="006B281C">
      <w:pPr>
        <w:pStyle w:val="ABUeberschrift1JMF"/>
        <w:sectPr w:rsidR="006B281C" w:rsidSect="002629B8">
          <w:headerReference w:type="default" r:id="rId34"/>
          <w:footerReference w:type="default" r:id="rId35"/>
          <w:headerReference w:type="first" r:id="rId36"/>
          <w:footerReference w:type="first" r:id="rId37"/>
          <w:pgSz w:w="11906" w:h="16838"/>
          <w:pgMar w:top="1417" w:right="1417" w:bottom="1134" w:left="1417" w:header="708" w:footer="227" w:gutter="0"/>
          <w:cols w:space="708"/>
          <w:docGrid w:linePitch="360"/>
        </w:sectPr>
      </w:pPr>
      <w:r>
        <w:lastRenderedPageBreak/>
        <w:t xml:space="preserve">Text e </w:t>
      </w:r>
    </w:p>
    <w:p w:rsidR="00535914" w:rsidRDefault="00535914" w:rsidP="00535914">
      <w:pPr>
        <w:pStyle w:val="ABFliesstextJMF"/>
      </w:pPr>
      <w:r>
        <w:t>Über die Einrichtung der Wohnungen in der Frankfurter Judengasse wissen wir nur wenig. Allerdings wissen wir, dass es in einigen Häusern ein Handfass gab.</w:t>
      </w:r>
    </w:p>
    <w:p w:rsidR="00535914" w:rsidRDefault="00535914" w:rsidP="00535914">
      <w:pPr>
        <w:pStyle w:val="ABFliesstextJMF"/>
      </w:pPr>
      <w:r>
        <w:t>Das Handfass ist ein Gefäß aus Metall. Es war mit Wasser gefüllt. In der Regel hat es einen Ausguss. Unter diesem stand eine Schüssel. Beides befand sich in einem besonderen Schrank.</w:t>
      </w:r>
    </w:p>
    <w:p w:rsidR="00535914" w:rsidRDefault="00535914" w:rsidP="00535914">
      <w:pPr>
        <w:pStyle w:val="ABFliesstextJMF"/>
      </w:pPr>
      <w:r>
        <w:t>Oft waren das Handfass und der Schrank besonders schön. Beide dienten also auch der Dekoration.</w:t>
      </w:r>
    </w:p>
    <w:p w:rsidR="006B281C" w:rsidRDefault="00535914" w:rsidP="00535914">
      <w:pPr>
        <w:pStyle w:val="ABFliesstextJMF"/>
        <w:sectPr w:rsidR="006B281C" w:rsidSect="006B281C">
          <w:type w:val="continuous"/>
          <w:pgSz w:w="11906" w:h="16838"/>
          <w:pgMar w:top="1418" w:right="1418" w:bottom="1134" w:left="1418" w:header="709" w:footer="227" w:gutter="0"/>
          <w:lnNumType w:countBy="5"/>
          <w:cols w:space="708"/>
          <w:docGrid w:linePitch="360"/>
        </w:sectPr>
      </w:pPr>
      <w:r>
        <w:t>Jüdinnen und Juden nutzten das Handfass, um sich vor der Mahlzeiten rituell die Hände zu reinigen. Aber auch Christinnen und Christen hatten oft Handfässer. Sie entnahmen Wasser während der Mahlzeiten, um dem Gast Respekt zu zeigen.</w:t>
      </w:r>
    </w:p>
    <w:p w:rsidR="006B281C" w:rsidRDefault="006B281C" w:rsidP="006B281C">
      <w:pPr>
        <w:pStyle w:val="ABQuelleJMF"/>
      </w:pPr>
      <w:r>
        <w:t xml:space="preserve">Quelle: </w:t>
      </w:r>
      <w:hyperlink r:id="rId38" w:history="1">
        <w:r w:rsidRPr="001A0018">
          <w:rPr>
            <w:rStyle w:val="Hyperlink"/>
          </w:rPr>
          <w:t>https://www.juedischesmuseum.de/de/blog/hygiene-und-rituelle-reinheit/</w:t>
        </w:r>
      </w:hyperlink>
      <w:r>
        <w:t xml:space="preserve"> - abgerufen am 16.03.2025</w:t>
      </w:r>
    </w:p>
    <w:p w:rsidR="006B281C" w:rsidRPr="006B281C" w:rsidRDefault="006B281C" w:rsidP="006B281C">
      <w:pPr>
        <w:pStyle w:val="ABArbeitsauftragJMF"/>
      </w:pPr>
      <w:r w:rsidRPr="006B281C">
        <w:t xml:space="preserve">Aufgabe: </w:t>
      </w:r>
    </w:p>
    <w:p w:rsidR="00535914" w:rsidRDefault="00535914" w:rsidP="00535914">
      <w:pPr>
        <w:pStyle w:val="ABArbeitsauftragJMF"/>
        <w:numPr>
          <w:ilvl w:val="0"/>
          <w:numId w:val="12"/>
        </w:numPr>
      </w:pPr>
      <w:r>
        <w:t>Erstelle eine Überschrift zu dem Text.</w:t>
      </w:r>
    </w:p>
    <w:p w:rsidR="00535914" w:rsidRDefault="00535914" w:rsidP="00535914">
      <w:pPr>
        <w:pStyle w:val="ABArbeitsauftragJMF"/>
        <w:numPr>
          <w:ilvl w:val="0"/>
          <w:numId w:val="12"/>
        </w:numPr>
      </w:pPr>
      <w:r>
        <w:t>Was machte man mit einem Handfass?</w:t>
      </w:r>
    </w:p>
    <w:p w:rsidR="00535914" w:rsidRDefault="00535914" w:rsidP="00535914">
      <w:pPr>
        <w:pStyle w:val="ABArbeitsauftragJMF"/>
        <w:numPr>
          <w:ilvl w:val="0"/>
          <w:numId w:val="12"/>
        </w:numPr>
      </w:pPr>
      <w:r>
        <w:t>Schau dir das Bild vom Handfass genau an. Was erkennst du?</w:t>
      </w:r>
    </w:p>
    <w:p w:rsidR="00535914" w:rsidRDefault="00535914" w:rsidP="00535914">
      <w:pPr>
        <w:pStyle w:val="ABArbeitsauftragJMF"/>
        <w:numPr>
          <w:ilvl w:val="0"/>
          <w:numId w:val="12"/>
        </w:numPr>
      </w:pPr>
      <w:r>
        <w:t>Binde das Bild in deine Erklärung ein. Notiere dir dazu drei Stichpunkte</w:t>
      </w:r>
      <w:r w:rsidR="006B281C" w:rsidRPr="006B281C">
        <w:t>.</w:t>
      </w:r>
    </w:p>
    <w:p w:rsidR="006B281C" w:rsidRPr="00727D8D" w:rsidRDefault="00535914" w:rsidP="00535914">
      <w:pPr>
        <w:pStyle w:val="ABArbeitsauftragJMF"/>
        <w:ind w:left="4248"/>
      </w:pPr>
      <w:r>
        <w:rPr>
          <w:noProof/>
          <w:lang w:eastAsia="de-DE"/>
        </w:rPr>
        <w:drawing>
          <wp:anchor distT="0" distB="0" distL="114300" distR="114300" simplePos="0" relativeHeight="251659264" behindDoc="0" locked="0" layoutInCell="1" allowOverlap="1" wp14:anchorId="381DD26E">
            <wp:simplePos x="0" y="0"/>
            <wp:positionH relativeFrom="margin">
              <wp:posOffset>238760</wp:posOffset>
            </wp:positionH>
            <wp:positionV relativeFrom="paragraph">
              <wp:posOffset>508000</wp:posOffset>
            </wp:positionV>
            <wp:extent cx="2349500" cy="3168015"/>
            <wp:effectExtent l="0" t="0" r="0" b="0"/>
            <wp:wrapSquare wrapText="bothSides"/>
            <wp:docPr id="204794136" name="Grafik 20479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349500" cy="3168015"/>
                    </a:xfrm>
                    <a:prstGeom prst="rect">
                      <a:avLst/>
                    </a:prstGeom>
                    <a:noFill/>
                  </pic:spPr>
                </pic:pic>
              </a:graphicData>
            </a:graphic>
            <wp14:sizeRelH relativeFrom="page">
              <wp14:pctWidth>0</wp14:pctWidth>
            </wp14:sizeRelH>
            <wp14:sizeRelV relativeFrom="page">
              <wp14:pctHeight>0</wp14:pctHeight>
            </wp14:sizeRelV>
          </wp:anchor>
        </w:drawing>
      </w:r>
      <w:r>
        <w:br/>
      </w:r>
      <w:r>
        <w:br/>
      </w:r>
      <w:r>
        <w:br/>
      </w:r>
      <w:r>
        <w:br/>
      </w:r>
      <w:r>
        <w:br/>
      </w:r>
      <w:r>
        <w:br/>
      </w:r>
      <w:r>
        <w:br/>
      </w:r>
      <w:r>
        <w:br/>
      </w:r>
      <w:r>
        <w:br/>
      </w:r>
      <w:r>
        <w:br/>
      </w:r>
      <w:r>
        <w:br/>
      </w:r>
      <w:r>
        <w:br/>
      </w:r>
      <w:r>
        <w:br/>
      </w:r>
      <w:r w:rsidR="006B281C">
        <w:br/>
      </w:r>
      <w:r w:rsidR="006B281C">
        <w:br/>
      </w:r>
      <w:r w:rsidR="006B281C" w:rsidRPr="006B281C">
        <w:t xml:space="preserve">Waschgerät aus Zinn. Oft befanden sich diese Geräte in einem Schrank oder einer Wandnische. </w:t>
      </w:r>
      <w:bookmarkStart w:id="0" w:name="_GoBack"/>
      <w:bookmarkEnd w:id="0"/>
      <w:r w:rsidR="006B281C" w:rsidRPr="006B281C">
        <w:t>Deuts</w:t>
      </w:r>
      <w:r w:rsidR="00947015">
        <w:t xml:space="preserve">chland, 18.-19. Jahrhundert, </w:t>
      </w:r>
      <w:r w:rsidR="00947015" w:rsidRPr="00FD6B55">
        <w:t>J</w:t>
      </w:r>
      <w:r w:rsidR="00947015">
        <w:t>ü</w:t>
      </w:r>
      <w:r w:rsidR="00947015" w:rsidRPr="00FD6B55">
        <w:t>d</w:t>
      </w:r>
      <w:r w:rsidR="00947015">
        <w:t>i</w:t>
      </w:r>
      <w:r w:rsidR="00947015" w:rsidRPr="00FD6B55">
        <w:t>sches Museum</w:t>
      </w:r>
      <w:r w:rsidR="00947015">
        <w:t xml:space="preserve"> Frankfurt</w:t>
      </w:r>
      <w:r w:rsidR="00947015" w:rsidRPr="00FD6B55">
        <w:t>, JMF1986-0027, Foto: Herbert Fischer.</w:t>
      </w:r>
    </w:p>
    <w:sectPr w:rsidR="006B281C" w:rsidRPr="00727D8D" w:rsidSect="006B281C">
      <w:type w:val="continuous"/>
      <w:pgSz w:w="11906" w:h="16838"/>
      <w:pgMar w:top="1417" w:right="1417" w:bottom="1134" w:left="1417" w:header="708"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902A5" w:rsidRDefault="003902A5" w:rsidP="007B3A05">
      <w:pPr>
        <w:spacing w:line="240" w:lineRule="auto"/>
      </w:pPr>
      <w:r>
        <w:separator/>
      </w:r>
    </w:p>
  </w:endnote>
  <w:endnote w:type="continuationSeparator" w:id="0">
    <w:p w:rsidR="003902A5" w:rsidRDefault="003902A5" w:rsidP="007B3A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ptos">
    <w:altName w:val="Arial"/>
    <w:charset w:val="00"/>
    <w:family w:val="swiss"/>
    <w:pitch w:val="variable"/>
    <w:sig w:usb0="20000287" w:usb1="00000003" w:usb2="00000000" w:usb3="00000000" w:csb0="0000019F" w:csb1="00000000"/>
  </w:font>
  <w:font w:name="Aptos Display">
    <w:altName w:val="Arial"/>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Libre Baskerville">
    <w:altName w:val="Times New Roman"/>
    <w:panose1 w:val="02000000000000000000"/>
    <w:charset w:val="00"/>
    <w:family w:val="modern"/>
    <w:notTrueType/>
    <w:pitch w:val="variable"/>
    <w:sig w:usb0="A00000BF" w:usb1="5000005B" w:usb2="00000000" w:usb3="00000000" w:csb0="00000093" w:csb1="00000000"/>
  </w:font>
  <w:font w:name="Calibri">
    <w:panose1 w:val="020F0502020204030204"/>
    <w:charset w:val="00"/>
    <w:family w:val="swiss"/>
    <w:pitch w:val="variable"/>
    <w:sig w:usb0="E4002EFF" w:usb1="C000247B"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1323" w:rsidRDefault="006F1323">
    <w:pPr>
      <w:pStyle w:val="Fuzeile"/>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11606E" w:rsidRDefault="00C8731A" w:rsidP="00D70243">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708416" behindDoc="0" locked="0" layoutInCell="1" allowOverlap="1" wp14:anchorId="0EEAE9E5" wp14:editId="651BBDF9">
              <wp:simplePos x="0" y="0"/>
              <wp:positionH relativeFrom="column">
                <wp:posOffset>6185145</wp:posOffset>
              </wp:positionH>
              <wp:positionV relativeFrom="paragraph">
                <wp:posOffset>156161</wp:posOffset>
              </wp:positionV>
              <wp:extent cx="415159" cy="375745"/>
              <wp:effectExtent l="0" t="0" r="4445" b="5715"/>
              <wp:wrapNone/>
              <wp:docPr id="204794112" name="Textfeld 20479411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7015">
                            <w:rPr>
                              <w:rFonts w:ascii="Baskerville Old Face" w:hAnsi="Baskerville Old Face"/>
                              <w:noProof/>
                              <w:sz w:val="22"/>
                              <w:szCs w:val="22"/>
                            </w:rPr>
                            <w:t>5</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EEAE9E5" id="_x0000_t202" coordsize="21600,21600" o:spt="202" path="m,l,21600r21600,l21600,xe">
              <v:stroke joinstyle="miter"/>
              <v:path gradientshapeok="t" o:connecttype="rect"/>
            </v:shapetype>
            <v:shape id="Textfeld 204794112" o:spid="_x0000_s1034" type="#_x0000_t202" style="position:absolute;left:0;text-align:left;margin-left:487pt;margin-top:12.3pt;width:32.7pt;height:29.6pt;z-index:251708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" fillcolor="white [3201]" stroked="f" strokeweight=".5pt">
              <v:textbo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7015">
                      <w:rPr>
                        <w:rFonts w:ascii="Baskerville Old Face" w:hAnsi="Baskerville Old Face"/>
                        <w:noProof/>
                        <w:sz w:val="22"/>
                        <w:szCs w:val="22"/>
                      </w:rPr>
                      <w:t>5</w:t>
                    </w:r>
                    <w:r w:rsidRPr="003D5052">
                      <w:rPr>
                        <w:rFonts w:ascii="Baskerville Old Face" w:hAnsi="Baskerville Old Face"/>
                        <w:sz w:val="22"/>
                        <w:szCs w:val="22"/>
                      </w:rPr>
                      <w:fldChar w:fldCharType="end"/>
                    </w:r>
                  </w:p>
                </w:txbxContent>
              </v:textbox>
            </v:shape>
          </w:pict>
        </mc:Fallback>
      </mc:AlternateContent>
    </w:r>
  </w:p>
  <w:p w:rsidR="00C8731A" w:rsidRPr="001F28B6" w:rsidRDefault="00C8731A" w:rsidP="003D5052">
    <w:pPr>
      <w:pStyle w:val="ABFusszeileJMF"/>
    </w:pPr>
    <w:r w:rsidRPr="001F28B6">
      <w:rPr>
        <w:lang w:eastAsia="de-DE"/>
      </w:rPr>
      <mc:AlternateContent>
        <mc:Choice Requires="wps">
          <w:drawing>
            <wp:anchor distT="0" distB="0" distL="114300" distR="114300" simplePos="0" relativeHeight="251707392" behindDoc="0" locked="1" layoutInCell="1" allowOverlap="1" wp14:anchorId="7453D3BE" wp14:editId="4EEF1B81">
              <wp:simplePos x="0" y="0"/>
              <wp:positionH relativeFrom="margin">
                <wp:posOffset>-315595</wp:posOffset>
              </wp:positionH>
              <wp:positionV relativeFrom="page">
                <wp:posOffset>10001250</wp:posOffset>
              </wp:positionV>
              <wp:extent cx="6371590" cy="0"/>
              <wp:effectExtent l="0" t="0" r="29210" b="19050"/>
              <wp:wrapNone/>
              <wp:docPr id="204794113"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0278FD" id="Gerader Verbinder 2" o:spid="_x0000_s1026" style="position:absolute;z-index:2517073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7.5pt" to="476.8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" strokecolor="black [3213]" strokeweight=".5pt">
              <v:stroke joinstyle="miter"/>
              <w10:wrap anchorx="margin" anchory="page"/>
              <w10:anchorlock/>
            </v:line>
          </w:pict>
        </mc:Fallback>
      </mc:AlternateContent>
    </w:r>
    <w:r w:rsidRPr="001F28B6">
      <w:rPr>
        <w:lang w:eastAsia="de-DE"/>
      </w:rPr>
      <w:drawing>
        <wp:anchor distT="0" distB="0" distL="114300" distR="114300" simplePos="0" relativeHeight="251706368" behindDoc="0" locked="1" layoutInCell="1" allowOverlap="1" wp14:anchorId="45FF0AE4" wp14:editId="64519D4D">
          <wp:simplePos x="0" y="0"/>
          <wp:positionH relativeFrom="margin">
            <wp:posOffset>37465</wp:posOffset>
          </wp:positionH>
          <wp:positionV relativeFrom="bottomMargin">
            <wp:posOffset>220980</wp:posOffset>
          </wp:positionV>
          <wp:extent cx="852805" cy="298450"/>
          <wp:effectExtent l="0" t="0" r="4445" b="6350"/>
          <wp:wrapSquare wrapText="bothSides"/>
          <wp:docPr id="204794116"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6F1323">
        <w:rPr>
          <w:u w:val="single"/>
        </w:rPr>
        <w:t>CC BY-SA 4.0-Lizenz</w:t>
      </w:r>
    </w:hyperlink>
    <w:r w:rsidRPr="001F28B6">
      <w:t xml:space="preserve">. Der Name des Urhebers soll bei einer Weiterverwendung wie folgt genannt werden: </w:t>
    </w:r>
    <w:r w:rsidR="006F1323">
      <w:t>Alexander Schlepper</w:t>
    </w:r>
    <w:r w:rsidRPr="001F28B6">
      <w:t xml:space="preserve">, </w:t>
    </w:r>
    <w:hyperlink r:id="rId3" w:history="1">
      <w:r w:rsidRPr="006F1323">
        <w:rPr>
          <w:u w:val="single"/>
        </w:rPr>
        <w:t>Jüdisches Museum Frankfurt</w:t>
      </w:r>
    </w:hyperlink>
    <w:r w:rsidRPr="001F28B6">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74F4E" w:rsidRDefault="00C8731A" w:rsidP="00E74F4E">
    <w:pPr>
      <w:pStyle w:val="ABFusszeileJMF"/>
    </w:pPr>
    <w:r>
      <w:rPr>
        <w:lang w:eastAsia="de-DE"/>
      </w:rPr>
      <mc:AlternateContent>
        <mc:Choice Requires="wps">
          <w:drawing>
            <wp:anchor distT="0" distB="0" distL="114300" distR="114300" simplePos="0" relativeHeight="251705344" behindDoc="0" locked="0" layoutInCell="1" allowOverlap="1" wp14:anchorId="2A0C6FF6" wp14:editId="3A2FF3CE">
              <wp:simplePos x="0" y="0"/>
              <wp:positionH relativeFrom="column">
                <wp:posOffset>6151147</wp:posOffset>
              </wp:positionH>
              <wp:positionV relativeFrom="paragraph">
                <wp:posOffset>-140677</wp:posOffset>
              </wp:positionV>
              <wp:extent cx="415159" cy="375745"/>
              <wp:effectExtent l="0" t="0" r="23495" b="24765"/>
              <wp:wrapNone/>
              <wp:docPr id="204794114" name="Textfeld 204794114"/>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solidFill>
                          <a:prstClr val="black"/>
                        </a:solidFill>
                      </a:ln>
                    </wps:spPr>
                    <wps:txbx>
                      <w:txbxContent>
                        <w:p w:rsidR="00C8731A" w:rsidRDefault="00C8731A" w:rsidP="003D5052">
                          <w:r>
                            <w:fldChar w:fldCharType="begin"/>
                          </w:r>
                          <w:r>
                            <w:instrText>PAGE   \* MERGEFORMAT</w:instrText>
                          </w:r>
                          <w:r>
                            <w:fldChar w:fldCharType="separate"/>
                          </w:r>
                          <w:r>
                            <w:rPr>
                              <w:noProof/>
                            </w:rPr>
                            <w:t>1</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A0C6FF6" id="_x0000_t202" coordsize="21600,21600" o:spt="202" path="m,l,21600r21600,l21600,xe">
              <v:stroke joinstyle="miter"/>
              <v:path gradientshapeok="t" o:connecttype="rect"/>
            </v:shapetype>
            <v:shape id="Textfeld 204794114" o:spid="_x0000_s1035" type="#_x0000_t202" style="position:absolute;left:0;text-align:left;margin-left:484.35pt;margin-top:-11.1pt;width:32.7pt;height:29.6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" fillcolor="white [3201]" strokeweight=".5pt">
              <v:textbox>
                <w:txbxContent>
                  <w:p w:rsidR="00C8731A" w:rsidRDefault="00C8731A" w:rsidP="003D5052">
                    <w:r>
                      <w:fldChar w:fldCharType="begin"/>
                    </w:r>
                    <w:r>
                      <w:instrText>PAGE   \* MERGEFORMAT</w:instrText>
                    </w:r>
                    <w:r>
                      <w:fldChar w:fldCharType="separate"/>
                    </w:r>
                    <w:r>
                      <w:rPr>
                        <w:noProof/>
                      </w:rPr>
                      <w:t>1</w:t>
                    </w:r>
                    <w:r>
                      <w:fldChar w:fldCharType="end"/>
                    </w:r>
                  </w:p>
                </w:txbxContent>
              </v:textbox>
            </v:shape>
          </w:pict>
        </mc:Fallback>
      </mc:AlternateContent>
    </w:r>
    <w:r w:rsidRPr="00E74F4E">
      <w:rPr>
        <w:lang w:eastAsia="de-DE"/>
      </w:rPr>
      <mc:AlternateContent>
        <mc:Choice Requires="wps">
          <w:drawing>
            <wp:anchor distT="0" distB="0" distL="114300" distR="114300" simplePos="0" relativeHeight="251704320" behindDoc="0" locked="0" layoutInCell="1" allowOverlap="1" wp14:anchorId="5CA8EB98" wp14:editId="5763042D">
              <wp:simplePos x="0" y="0"/>
              <wp:positionH relativeFrom="margin">
                <wp:posOffset>-306705</wp:posOffset>
              </wp:positionH>
              <wp:positionV relativeFrom="paragraph">
                <wp:posOffset>-243277</wp:posOffset>
              </wp:positionV>
              <wp:extent cx="6372225" cy="0"/>
              <wp:effectExtent l="0" t="0" r="0" b="0"/>
              <wp:wrapNone/>
              <wp:docPr id="204794115" name="Gerader Verbinder 2"/>
              <wp:cNvGraphicFramePr/>
              <a:graphic xmlns:a="http://schemas.openxmlformats.org/drawingml/2006/main">
                <a:graphicData uri="http://schemas.microsoft.com/office/word/2010/wordprocessingShape">
                  <wps:wsp>
                    <wps:cNvCnPr/>
                    <wps:spPr>
                      <a:xfrm>
                        <a:off x="0" y="0"/>
                        <a:ext cx="6372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6A54FA" id="Gerader Verbinder 2" o:spid="_x0000_s1026" style="position:absolute;z-index:251704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15pt,-19.15pt" to="477.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" strokecolor="black [3213]" strokeweight=".5pt">
              <v:stroke joinstyle="miter"/>
              <w10:wrap anchorx="margin"/>
            </v:line>
          </w:pict>
        </mc:Fallback>
      </mc:AlternateContent>
    </w:r>
    <w:r w:rsidRPr="00E74F4E">
      <w:rPr>
        <w:lang w:eastAsia="de-DE"/>
      </w:rPr>
      <w:drawing>
        <wp:anchor distT="0" distB="0" distL="114300" distR="114300" simplePos="0" relativeHeight="251703296" behindDoc="0" locked="1" layoutInCell="1" allowOverlap="1" wp14:anchorId="0CA42A03" wp14:editId="10EC6BA4">
          <wp:simplePos x="0" y="0"/>
          <wp:positionH relativeFrom="margin">
            <wp:posOffset>-277495</wp:posOffset>
          </wp:positionH>
          <wp:positionV relativeFrom="page">
            <wp:posOffset>10165080</wp:posOffset>
          </wp:positionV>
          <wp:extent cx="853440" cy="299720"/>
          <wp:effectExtent l="0" t="0" r="3810" b="5080"/>
          <wp:wrapSquare wrapText="bothSides"/>
          <wp:docPr id="204794117"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3440" cy="299720"/>
                  </a:xfrm>
                  <a:prstGeom prst="rect">
                    <a:avLst/>
                  </a:prstGeom>
                  <a:noFill/>
                </pic:spPr>
              </pic:pic>
            </a:graphicData>
          </a:graphic>
          <wp14:sizeRelH relativeFrom="page">
            <wp14:pctWidth>0</wp14:pctWidth>
          </wp14:sizeRelH>
          <wp14:sizeRelV relativeFrom="page">
            <wp14:pctHeight>0</wp14:pctHeight>
          </wp14:sizeRelV>
        </wp:anchor>
      </w:drawing>
    </w:r>
    <w:r w:rsidRPr="00E74F4E">
      <w:t xml:space="preserve">Dieser Text steht, wo nicht anders angegeben, unter der </w:t>
    </w:r>
    <w:hyperlink r:id="rId2" w:history="1">
      <w:r w:rsidRPr="00E74F4E">
        <w:rPr>
          <w:rStyle w:val="Hyperlink"/>
          <w:color w:val="auto"/>
          <w:u w:val="none"/>
        </w:rPr>
        <w:t>CC BY-SA 4.0-Lizenz</w:t>
      </w:r>
    </w:hyperlink>
    <w:r w:rsidRPr="00E74F4E">
      <w:t xml:space="preserve">. Der Name des Urhebers soll bei einer Weiterverwendung wie folgt genannt werden: Henning Gutfleisch, </w:t>
    </w:r>
    <w:hyperlink r:id="rId3" w:history="1">
      <w:r w:rsidRPr="00E74F4E">
        <w:rPr>
          <w:rStyle w:val="Hyperlink"/>
          <w:color w:val="auto"/>
          <w:u w:val="none"/>
        </w:rPr>
        <w:t>Jüdisches Museum Frankfurt</w:t>
      </w:r>
    </w:hyperlink>
    <w:r w:rsidRPr="00E74F4E">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D0ECB" w:rsidRPr="0011606E" w:rsidRDefault="003D5052" w:rsidP="00D70243">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672576" behindDoc="0" locked="0" layoutInCell="1" allowOverlap="1" wp14:anchorId="57FEC110" wp14:editId="18AF7DC9">
              <wp:simplePos x="0" y="0"/>
              <wp:positionH relativeFrom="column">
                <wp:posOffset>6185145</wp:posOffset>
              </wp:positionH>
              <wp:positionV relativeFrom="paragraph">
                <wp:posOffset>156161</wp:posOffset>
              </wp:positionV>
              <wp:extent cx="415159" cy="375745"/>
              <wp:effectExtent l="0" t="0" r="4445" b="5715"/>
              <wp:wrapNone/>
              <wp:docPr id="14" name="Textfeld 14"/>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3D5052" w:rsidRPr="003D5052" w:rsidRDefault="003D5052"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7015">
                            <w:rPr>
                              <w:rFonts w:ascii="Baskerville Old Face" w:hAnsi="Baskerville Old Face"/>
                              <w:noProof/>
                              <w:sz w:val="22"/>
                              <w:szCs w:val="22"/>
                            </w:rPr>
                            <w:t>1</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7FEC110" id="_x0000_t202" coordsize="21600,21600" o:spt="202" path="m,l,21600r21600,l21600,xe">
              <v:stroke joinstyle="miter"/>
              <v:path gradientshapeok="t" o:connecttype="rect"/>
            </v:shapetype>
            <v:shape id="Textfeld 14" o:spid="_x0000_s1026" type="#_x0000_t202" style="position:absolute;left:0;text-align:left;margin-left:487pt;margin-top:12.3pt;width:32.7pt;height:29.6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" fillcolor="white [3201]" stroked="f" strokeweight=".5pt">
              <v:textbox>
                <w:txbxContent>
                  <w:p w:rsidR="003D5052" w:rsidRPr="003D5052" w:rsidRDefault="003D5052"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7015">
                      <w:rPr>
                        <w:rFonts w:ascii="Baskerville Old Face" w:hAnsi="Baskerville Old Face"/>
                        <w:noProof/>
                        <w:sz w:val="22"/>
                        <w:szCs w:val="22"/>
                      </w:rPr>
                      <w:t>1</w:t>
                    </w:r>
                    <w:r w:rsidRPr="003D5052">
                      <w:rPr>
                        <w:rFonts w:ascii="Baskerville Old Face" w:hAnsi="Baskerville Old Face"/>
                        <w:sz w:val="22"/>
                        <w:szCs w:val="22"/>
                      </w:rPr>
                      <w:fldChar w:fldCharType="end"/>
                    </w:r>
                  </w:p>
                </w:txbxContent>
              </v:textbox>
            </v:shape>
          </w:pict>
        </mc:Fallback>
      </mc:AlternateContent>
    </w:r>
  </w:p>
  <w:p w:rsidR="008D0ECB" w:rsidRPr="001F28B6" w:rsidRDefault="003D5052" w:rsidP="003D5052">
    <w:pPr>
      <w:pStyle w:val="ABFusszeileJMF"/>
    </w:pPr>
    <w:r w:rsidRPr="001F28B6">
      <w:rPr>
        <w:lang w:eastAsia="de-DE"/>
      </w:rPr>
      <mc:AlternateContent>
        <mc:Choice Requires="wps">
          <w:drawing>
            <wp:anchor distT="0" distB="0" distL="114300" distR="114300" simplePos="0" relativeHeight="251671552" behindDoc="0" locked="1" layoutInCell="1" allowOverlap="1" wp14:anchorId="6032A5D1" wp14:editId="07D11D76">
              <wp:simplePos x="0" y="0"/>
              <wp:positionH relativeFrom="margin">
                <wp:posOffset>-315595</wp:posOffset>
              </wp:positionH>
              <wp:positionV relativeFrom="page">
                <wp:posOffset>10001250</wp:posOffset>
              </wp:positionV>
              <wp:extent cx="6371590" cy="0"/>
              <wp:effectExtent l="0" t="0" r="29210" b="19050"/>
              <wp:wrapNone/>
              <wp:docPr id="1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8E87066" id="Gerader Verbinder 2"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7.5pt" to="476.8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" strokecolor="black [3213]" strokeweight=".5pt">
              <v:stroke joinstyle="miter"/>
              <w10:wrap anchorx="margin" anchory="page"/>
              <w10:anchorlock/>
            </v:line>
          </w:pict>
        </mc:Fallback>
      </mc:AlternateContent>
    </w:r>
    <w:r w:rsidRPr="001F28B6">
      <w:rPr>
        <w:lang w:eastAsia="de-DE"/>
      </w:rPr>
      <w:drawing>
        <wp:anchor distT="0" distB="0" distL="114300" distR="114300" simplePos="0" relativeHeight="251670528" behindDoc="0" locked="1" layoutInCell="1" allowOverlap="1" wp14:anchorId="12D572B8" wp14:editId="1E928106">
          <wp:simplePos x="0" y="0"/>
          <wp:positionH relativeFrom="margin">
            <wp:posOffset>37465</wp:posOffset>
          </wp:positionH>
          <wp:positionV relativeFrom="bottomMargin">
            <wp:posOffset>220980</wp:posOffset>
          </wp:positionV>
          <wp:extent cx="852805" cy="298450"/>
          <wp:effectExtent l="0" t="0" r="4445" b="6350"/>
          <wp:wrapSquare wrapText="bothSides"/>
          <wp:docPr id="2"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07BBC">
        <w:rPr>
          <w:u w:val="single"/>
        </w:rPr>
        <w:t>CC BY-SA 4.0-Lizenz</w:t>
      </w:r>
    </w:hyperlink>
    <w:r w:rsidRPr="001F28B6">
      <w:t xml:space="preserve">. Der Name des Urhebers soll bei einer Weiterverwendung wie folgt genannt werden: </w:t>
    </w:r>
    <w:r w:rsidR="00A07BBC">
      <w:t>Alexander Schlepper</w:t>
    </w:r>
    <w:r w:rsidRPr="001F28B6">
      <w:t xml:space="preserve">, </w:t>
    </w:r>
    <w:hyperlink r:id="rId3" w:history="1">
      <w:r w:rsidRPr="00A07BBC">
        <w:rPr>
          <w:u w:val="single"/>
        </w:rPr>
        <w:t>Jüdisches Museum Frankfurt</w:t>
      </w:r>
    </w:hyperlink>
    <w:r w:rsidRPr="001F28B6">
      <w:t xml:space="preserve">.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57783" w:rsidRPr="00E74F4E" w:rsidRDefault="003D5052" w:rsidP="00E74F4E">
    <w:pPr>
      <w:pStyle w:val="ABFusszeileJMF"/>
    </w:pPr>
    <w:r>
      <w:rPr>
        <w:lang w:eastAsia="de-DE"/>
      </w:rPr>
      <mc:AlternateContent>
        <mc:Choice Requires="wps">
          <w:drawing>
            <wp:anchor distT="0" distB="0" distL="114300" distR="114300" simplePos="0" relativeHeight="251668480" behindDoc="0" locked="0" layoutInCell="1" allowOverlap="1" wp14:anchorId="0D383639" wp14:editId="1FE5F2E2">
              <wp:simplePos x="0" y="0"/>
              <wp:positionH relativeFrom="column">
                <wp:posOffset>6151147</wp:posOffset>
              </wp:positionH>
              <wp:positionV relativeFrom="paragraph">
                <wp:posOffset>-140677</wp:posOffset>
              </wp:positionV>
              <wp:extent cx="415159" cy="375745"/>
              <wp:effectExtent l="0" t="0" r="23495" b="24765"/>
              <wp:wrapNone/>
              <wp:docPr id="1" name="Textfeld 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solidFill>
                          <a:prstClr val="black"/>
                        </a:solidFill>
                      </a:ln>
                    </wps:spPr>
                    <wps:txbx>
                      <w:txbxContent>
                        <w:p w:rsidR="003D5052" w:rsidRDefault="003D5052" w:rsidP="003D5052">
                          <w:r>
                            <w:fldChar w:fldCharType="begin"/>
                          </w:r>
                          <w:r>
                            <w:instrText>PAGE   \* MERGEFORMAT</w:instrText>
                          </w:r>
                          <w:r>
                            <w:fldChar w:fldCharType="separate"/>
                          </w:r>
                          <w:r>
                            <w:rPr>
                              <w:noProof/>
                            </w:rPr>
                            <w:t>1</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D383639" id="_x0000_t202" coordsize="21600,21600" o:spt="202" path="m,l,21600r21600,l21600,xe">
              <v:stroke joinstyle="miter"/>
              <v:path gradientshapeok="t" o:connecttype="rect"/>
            </v:shapetype>
            <v:shape id="Textfeld 1" o:spid="_x0000_s1027" type="#_x0000_t202" style="position:absolute;left:0;text-align:left;margin-left:484.35pt;margin-top:-11.1pt;width:32.7pt;height:29.6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" fillcolor="white [3201]" strokeweight=".5pt">
              <v:textbox>
                <w:txbxContent>
                  <w:p w:rsidR="003D5052" w:rsidRDefault="003D5052" w:rsidP="003D5052">
                    <w:r>
                      <w:fldChar w:fldCharType="begin"/>
                    </w:r>
                    <w:r>
                      <w:instrText>PAGE   \* MERGEFORMAT</w:instrText>
                    </w:r>
                    <w:r>
                      <w:fldChar w:fldCharType="separate"/>
                    </w:r>
                    <w:r>
                      <w:rPr>
                        <w:noProof/>
                      </w:rPr>
                      <w:t>1</w:t>
                    </w:r>
                    <w:r>
                      <w:fldChar w:fldCharType="end"/>
                    </w:r>
                  </w:p>
                </w:txbxContent>
              </v:textbox>
            </v:shape>
          </w:pict>
        </mc:Fallback>
      </mc:AlternateContent>
    </w:r>
    <w:r w:rsidR="00E74F4E" w:rsidRPr="00E74F4E">
      <w:rPr>
        <w:lang w:eastAsia="de-DE"/>
      </w:rPr>
      <mc:AlternateContent>
        <mc:Choice Requires="wps">
          <w:drawing>
            <wp:anchor distT="0" distB="0" distL="114300" distR="114300" simplePos="0" relativeHeight="251666432" behindDoc="0" locked="0" layoutInCell="1" allowOverlap="1" wp14:anchorId="09857E7A" wp14:editId="73EC87EF">
              <wp:simplePos x="0" y="0"/>
              <wp:positionH relativeFrom="margin">
                <wp:posOffset>-306705</wp:posOffset>
              </wp:positionH>
              <wp:positionV relativeFrom="paragraph">
                <wp:posOffset>-243277</wp:posOffset>
              </wp:positionV>
              <wp:extent cx="6372225" cy="0"/>
              <wp:effectExtent l="0" t="0" r="0" b="0"/>
              <wp:wrapNone/>
              <wp:docPr id="204794137" name="Gerader Verbinder 2"/>
              <wp:cNvGraphicFramePr/>
              <a:graphic xmlns:a="http://schemas.openxmlformats.org/drawingml/2006/main">
                <a:graphicData uri="http://schemas.microsoft.com/office/word/2010/wordprocessingShape">
                  <wps:wsp>
                    <wps:cNvCnPr/>
                    <wps:spPr>
                      <a:xfrm>
                        <a:off x="0" y="0"/>
                        <a:ext cx="6372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CEF5A1" id="Gerader Verbinder 2" o:spid="_x0000_s1026" style="position:absolute;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15pt,-19.15pt" to="477.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" strokecolor="black [3213]" strokeweight=".5pt">
              <v:stroke joinstyle="miter"/>
              <w10:wrap anchorx="margin"/>
            </v:line>
          </w:pict>
        </mc:Fallback>
      </mc:AlternateContent>
    </w:r>
    <w:r w:rsidR="000C7E98" w:rsidRPr="00E74F4E">
      <w:rPr>
        <w:lang w:eastAsia="de-DE"/>
      </w:rPr>
      <w:drawing>
        <wp:anchor distT="0" distB="0" distL="114300" distR="114300" simplePos="0" relativeHeight="251664384" behindDoc="0" locked="1" layoutInCell="1" allowOverlap="1" wp14:anchorId="01A78E0F" wp14:editId="03731BDB">
          <wp:simplePos x="0" y="0"/>
          <wp:positionH relativeFrom="margin">
            <wp:posOffset>-277495</wp:posOffset>
          </wp:positionH>
          <wp:positionV relativeFrom="page">
            <wp:posOffset>10165080</wp:posOffset>
          </wp:positionV>
          <wp:extent cx="853440" cy="299720"/>
          <wp:effectExtent l="0" t="0" r="3810" b="5080"/>
          <wp:wrapSquare wrapText="bothSides"/>
          <wp:docPr id="3"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3440" cy="299720"/>
                  </a:xfrm>
                  <a:prstGeom prst="rect">
                    <a:avLst/>
                  </a:prstGeom>
                  <a:noFill/>
                </pic:spPr>
              </pic:pic>
            </a:graphicData>
          </a:graphic>
          <wp14:sizeRelH relativeFrom="page">
            <wp14:pctWidth>0</wp14:pctWidth>
          </wp14:sizeRelH>
          <wp14:sizeRelV relativeFrom="page">
            <wp14:pctHeight>0</wp14:pctHeight>
          </wp14:sizeRelV>
        </wp:anchor>
      </w:drawing>
    </w:r>
    <w:r w:rsidR="00944B3C" w:rsidRPr="00E74F4E">
      <w:t xml:space="preserve">Dieser Text steht, wo nicht anders angegeben, unter der </w:t>
    </w:r>
    <w:hyperlink r:id="rId2" w:history="1">
      <w:r w:rsidR="00944B3C" w:rsidRPr="00E74F4E">
        <w:rPr>
          <w:rStyle w:val="Hyperlink"/>
          <w:color w:val="auto"/>
          <w:u w:val="none"/>
        </w:rPr>
        <w:t>CC BY-SA 4.0-Lizenz</w:t>
      </w:r>
    </w:hyperlink>
    <w:r w:rsidR="00944B3C" w:rsidRPr="00E74F4E">
      <w:t xml:space="preserve">. Der Name des Urhebers soll bei einer Weiterverwendung wie folgt genannt werden: </w:t>
    </w:r>
    <w:r w:rsidR="00B71A1D" w:rsidRPr="00E74F4E">
      <w:t xml:space="preserve">Henning Gutfleisch, </w:t>
    </w:r>
    <w:hyperlink r:id="rId3" w:history="1">
      <w:r w:rsidR="00944B3C" w:rsidRPr="00E74F4E">
        <w:rPr>
          <w:rStyle w:val="Hyperlink"/>
          <w:color w:val="auto"/>
          <w:u w:val="none"/>
        </w:rPr>
        <w:t>Jüdisches Museum Frankfurt</w:t>
      </w:r>
    </w:hyperlink>
    <w:r w:rsidR="00944B3C" w:rsidRPr="00E74F4E">
      <w:t>.</w:t>
    </w:r>
    <w:r w:rsidR="00E806CB" w:rsidRPr="00E74F4E">
      <w:t xml:space="preserve">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11606E" w:rsidRDefault="00C8731A" w:rsidP="00D70243">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679744" behindDoc="0" locked="0" layoutInCell="1" allowOverlap="1" wp14:anchorId="0EEAE9E5" wp14:editId="651BBDF9">
              <wp:simplePos x="0" y="0"/>
              <wp:positionH relativeFrom="column">
                <wp:posOffset>6185145</wp:posOffset>
              </wp:positionH>
              <wp:positionV relativeFrom="paragraph">
                <wp:posOffset>156161</wp:posOffset>
              </wp:positionV>
              <wp:extent cx="415159" cy="375745"/>
              <wp:effectExtent l="0" t="0" r="4445" b="5715"/>
              <wp:wrapNone/>
              <wp:docPr id="4" name="Textfeld 4"/>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7015">
                            <w:rPr>
                              <w:rFonts w:ascii="Baskerville Old Face" w:hAnsi="Baskerville Old Face"/>
                              <w:noProof/>
                              <w:sz w:val="22"/>
                              <w:szCs w:val="22"/>
                            </w:rPr>
                            <w:t>2</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EEAE9E5" id="_x0000_t202" coordsize="21600,21600" o:spt="202" path="m,l,21600r21600,l21600,xe">
              <v:stroke joinstyle="miter"/>
              <v:path gradientshapeok="t" o:connecttype="rect"/>
            </v:shapetype>
            <v:shape id="Textfeld 4" o:spid="_x0000_s1028" type="#_x0000_t202" style="position:absolute;left:0;text-align:left;margin-left:487pt;margin-top:12.3pt;width:32.7pt;height:29.6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" fillcolor="white [3201]" stroked="f" strokeweight=".5pt">
              <v:textbo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7015">
                      <w:rPr>
                        <w:rFonts w:ascii="Baskerville Old Face" w:hAnsi="Baskerville Old Face"/>
                        <w:noProof/>
                        <w:sz w:val="22"/>
                        <w:szCs w:val="22"/>
                      </w:rPr>
                      <w:t>2</w:t>
                    </w:r>
                    <w:r w:rsidRPr="003D5052">
                      <w:rPr>
                        <w:rFonts w:ascii="Baskerville Old Face" w:hAnsi="Baskerville Old Face"/>
                        <w:sz w:val="22"/>
                        <w:szCs w:val="22"/>
                      </w:rPr>
                      <w:fldChar w:fldCharType="end"/>
                    </w:r>
                  </w:p>
                </w:txbxContent>
              </v:textbox>
            </v:shape>
          </w:pict>
        </mc:Fallback>
      </mc:AlternateContent>
    </w:r>
  </w:p>
  <w:p w:rsidR="00C8731A" w:rsidRPr="001F28B6" w:rsidRDefault="00C8731A" w:rsidP="003D5052">
    <w:pPr>
      <w:pStyle w:val="ABFusszeileJMF"/>
    </w:pPr>
    <w:r w:rsidRPr="001F28B6">
      <w:rPr>
        <w:lang w:eastAsia="de-DE"/>
      </w:rPr>
      <mc:AlternateContent>
        <mc:Choice Requires="wps">
          <w:drawing>
            <wp:anchor distT="0" distB="0" distL="114300" distR="114300" simplePos="0" relativeHeight="251678720" behindDoc="0" locked="1" layoutInCell="1" allowOverlap="1" wp14:anchorId="7453D3BE" wp14:editId="4EEF1B81">
              <wp:simplePos x="0" y="0"/>
              <wp:positionH relativeFrom="margin">
                <wp:posOffset>-315595</wp:posOffset>
              </wp:positionH>
              <wp:positionV relativeFrom="page">
                <wp:posOffset>10001250</wp:posOffset>
              </wp:positionV>
              <wp:extent cx="6371590" cy="0"/>
              <wp:effectExtent l="0" t="0" r="29210" b="19050"/>
              <wp:wrapNone/>
              <wp:docPr id="5"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CFAD47" id="Gerader Verbinder 2" o:spid="_x0000_s1026" style="position:absolute;z-index:2516787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7.5pt" to="476.8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" strokecolor="black [3213]" strokeweight=".5pt">
              <v:stroke joinstyle="miter"/>
              <w10:wrap anchorx="margin" anchory="page"/>
              <w10:anchorlock/>
            </v:line>
          </w:pict>
        </mc:Fallback>
      </mc:AlternateContent>
    </w:r>
    <w:r w:rsidRPr="001F28B6">
      <w:rPr>
        <w:lang w:eastAsia="de-DE"/>
      </w:rPr>
      <w:drawing>
        <wp:anchor distT="0" distB="0" distL="114300" distR="114300" simplePos="0" relativeHeight="251677696" behindDoc="0" locked="1" layoutInCell="1" allowOverlap="1" wp14:anchorId="45FF0AE4" wp14:editId="64519D4D">
          <wp:simplePos x="0" y="0"/>
          <wp:positionH relativeFrom="margin">
            <wp:posOffset>37465</wp:posOffset>
          </wp:positionH>
          <wp:positionV relativeFrom="bottomMargin">
            <wp:posOffset>220980</wp:posOffset>
          </wp:positionV>
          <wp:extent cx="852805" cy="298450"/>
          <wp:effectExtent l="0" t="0" r="4445" b="6350"/>
          <wp:wrapSquare wrapText="bothSides"/>
          <wp:docPr id="8"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07BBC">
        <w:rPr>
          <w:u w:val="single"/>
        </w:rPr>
        <w:t>CC BY-SA 4.0-Lizenz</w:t>
      </w:r>
    </w:hyperlink>
    <w:r w:rsidRPr="001F28B6">
      <w:t xml:space="preserve">. Der Name des Urhebers soll bei einer Weiterverwendung wie folgt genannt werden: </w:t>
    </w:r>
    <w:r w:rsidR="00A07BBC">
      <w:t>Alexander Schlepper</w:t>
    </w:r>
    <w:r w:rsidRPr="00A07BBC">
      <w:rPr>
        <w:u w:val="single"/>
      </w:rPr>
      <w:t>,</w:t>
    </w:r>
    <w:r w:rsidR="00A07BBC" w:rsidRPr="00A07BBC">
      <w:t xml:space="preserve"> </w:t>
    </w:r>
    <w:hyperlink r:id="rId3" w:history="1">
      <w:r w:rsidRPr="00A07BBC">
        <w:rPr>
          <w:u w:val="single"/>
        </w:rPr>
        <w:t>Jüdisches Museum Frankfurt</w:t>
      </w:r>
    </w:hyperlink>
    <w:r w:rsidRPr="001F28B6">
      <w:t xml:space="preserve">. </w:t>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74F4E" w:rsidRDefault="00C8731A" w:rsidP="00E74F4E">
    <w:pPr>
      <w:pStyle w:val="ABFusszeileJMF"/>
    </w:pPr>
    <w:r>
      <w:rPr>
        <w:lang w:eastAsia="de-DE"/>
      </w:rPr>
      <mc:AlternateContent>
        <mc:Choice Requires="wps">
          <w:drawing>
            <wp:anchor distT="0" distB="0" distL="114300" distR="114300" simplePos="0" relativeHeight="251676672" behindDoc="0" locked="0" layoutInCell="1" allowOverlap="1" wp14:anchorId="2A0C6FF6" wp14:editId="3A2FF3CE">
              <wp:simplePos x="0" y="0"/>
              <wp:positionH relativeFrom="column">
                <wp:posOffset>6151147</wp:posOffset>
              </wp:positionH>
              <wp:positionV relativeFrom="paragraph">
                <wp:posOffset>-140677</wp:posOffset>
              </wp:positionV>
              <wp:extent cx="415159" cy="375745"/>
              <wp:effectExtent l="0" t="0" r="23495" b="24765"/>
              <wp:wrapNone/>
              <wp:docPr id="6" name="Textfeld 6"/>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solidFill>
                          <a:prstClr val="black"/>
                        </a:solidFill>
                      </a:ln>
                    </wps:spPr>
                    <wps:txbx>
                      <w:txbxContent>
                        <w:p w:rsidR="00C8731A" w:rsidRDefault="00C8731A" w:rsidP="003D5052">
                          <w:r>
                            <w:fldChar w:fldCharType="begin"/>
                          </w:r>
                          <w:r>
                            <w:instrText>PAGE   \* MERGEFORMAT</w:instrText>
                          </w:r>
                          <w:r>
                            <w:fldChar w:fldCharType="separate"/>
                          </w:r>
                          <w:r>
                            <w:rPr>
                              <w:noProof/>
                            </w:rPr>
                            <w:t>1</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A0C6FF6" id="_x0000_t202" coordsize="21600,21600" o:spt="202" path="m,l,21600r21600,l21600,xe">
              <v:stroke joinstyle="miter"/>
              <v:path gradientshapeok="t" o:connecttype="rect"/>
            </v:shapetype>
            <v:shape id="Textfeld 6" o:spid="_x0000_s1029" type="#_x0000_t202" style="position:absolute;left:0;text-align:left;margin-left:484.35pt;margin-top:-11.1pt;width:32.7pt;height:29.6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" fillcolor="white [3201]" strokeweight=".5pt">
              <v:textbox>
                <w:txbxContent>
                  <w:p w:rsidR="00C8731A" w:rsidRDefault="00C8731A" w:rsidP="003D5052">
                    <w:r>
                      <w:fldChar w:fldCharType="begin"/>
                    </w:r>
                    <w:r>
                      <w:instrText>PAGE   \* MERGEFORMAT</w:instrText>
                    </w:r>
                    <w:r>
                      <w:fldChar w:fldCharType="separate"/>
                    </w:r>
                    <w:r>
                      <w:rPr>
                        <w:noProof/>
                      </w:rPr>
                      <w:t>1</w:t>
                    </w:r>
                    <w:r>
                      <w:fldChar w:fldCharType="end"/>
                    </w:r>
                  </w:p>
                </w:txbxContent>
              </v:textbox>
            </v:shape>
          </w:pict>
        </mc:Fallback>
      </mc:AlternateContent>
    </w:r>
    <w:r w:rsidRPr="00E74F4E">
      <w:rPr>
        <w:lang w:eastAsia="de-DE"/>
      </w:rPr>
      <mc:AlternateContent>
        <mc:Choice Requires="wps">
          <w:drawing>
            <wp:anchor distT="0" distB="0" distL="114300" distR="114300" simplePos="0" relativeHeight="251675648" behindDoc="0" locked="0" layoutInCell="1" allowOverlap="1" wp14:anchorId="5CA8EB98" wp14:editId="5763042D">
              <wp:simplePos x="0" y="0"/>
              <wp:positionH relativeFrom="margin">
                <wp:posOffset>-306705</wp:posOffset>
              </wp:positionH>
              <wp:positionV relativeFrom="paragraph">
                <wp:posOffset>-243277</wp:posOffset>
              </wp:positionV>
              <wp:extent cx="6372225" cy="0"/>
              <wp:effectExtent l="0" t="0" r="0" b="0"/>
              <wp:wrapNone/>
              <wp:docPr id="7" name="Gerader Verbinder 2"/>
              <wp:cNvGraphicFramePr/>
              <a:graphic xmlns:a="http://schemas.openxmlformats.org/drawingml/2006/main">
                <a:graphicData uri="http://schemas.microsoft.com/office/word/2010/wordprocessingShape">
                  <wps:wsp>
                    <wps:cNvCnPr/>
                    <wps:spPr>
                      <a:xfrm>
                        <a:off x="0" y="0"/>
                        <a:ext cx="6372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8860BA" id="Gerader Verbinder 2" o:spid="_x0000_s1026" style="position:absolute;z-index:2516756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15pt,-19.15pt" to="477.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" strokecolor="black [3213]" strokeweight=".5pt">
              <v:stroke joinstyle="miter"/>
              <w10:wrap anchorx="margin"/>
            </v:line>
          </w:pict>
        </mc:Fallback>
      </mc:AlternateContent>
    </w:r>
    <w:r w:rsidRPr="00E74F4E">
      <w:rPr>
        <w:lang w:eastAsia="de-DE"/>
      </w:rPr>
      <w:drawing>
        <wp:anchor distT="0" distB="0" distL="114300" distR="114300" simplePos="0" relativeHeight="251674624" behindDoc="0" locked="1" layoutInCell="1" allowOverlap="1" wp14:anchorId="0CA42A03" wp14:editId="10EC6BA4">
          <wp:simplePos x="0" y="0"/>
          <wp:positionH relativeFrom="margin">
            <wp:posOffset>-277495</wp:posOffset>
          </wp:positionH>
          <wp:positionV relativeFrom="page">
            <wp:posOffset>10165080</wp:posOffset>
          </wp:positionV>
          <wp:extent cx="853440" cy="299720"/>
          <wp:effectExtent l="0" t="0" r="3810" b="5080"/>
          <wp:wrapSquare wrapText="bothSides"/>
          <wp:docPr id="9"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3440" cy="299720"/>
                  </a:xfrm>
                  <a:prstGeom prst="rect">
                    <a:avLst/>
                  </a:prstGeom>
                  <a:noFill/>
                </pic:spPr>
              </pic:pic>
            </a:graphicData>
          </a:graphic>
          <wp14:sizeRelH relativeFrom="page">
            <wp14:pctWidth>0</wp14:pctWidth>
          </wp14:sizeRelH>
          <wp14:sizeRelV relativeFrom="page">
            <wp14:pctHeight>0</wp14:pctHeight>
          </wp14:sizeRelV>
        </wp:anchor>
      </w:drawing>
    </w:r>
    <w:r w:rsidRPr="00E74F4E">
      <w:t xml:space="preserve">Dieser Text steht, wo nicht anders angegeben, unter der </w:t>
    </w:r>
    <w:hyperlink r:id="rId2" w:history="1">
      <w:r w:rsidRPr="00E74F4E">
        <w:rPr>
          <w:rStyle w:val="Hyperlink"/>
          <w:color w:val="auto"/>
          <w:u w:val="none"/>
        </w:rPr>
        <w:t>CC BY-SA 4.0-Lizenz</w:t>
      </w:r>
    </w:hyperlink>
    <w:r w:rsidRPr="00E74F4E">
      <w:t xml:space="preserve">. Der Name des Urhebers soll bei einer Weiterverwendung wie folgt genannt werden: Henning Gutfleisch, </w:t>
    </w:r>
    <w:hyperlink r:id="rId3" w:history="1">
      <w:r w:rsidRPr="00E74F4E">
        <w:rPr>
          <w:rStyle w:val="Hyperlink"/>
          <w:color w:val="auto"/>
          <w:u w:val="none"/>
        </w:rPr>
        <w:t>Jüdisches Museum Frankfurt</w:t>
      </w:r>
    </w:hyperlink>
    <w:r w:rsidRPr="00E74F4E">
      <w:t xml:space="preserve">. </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11606E" w:rsidRDefault="00C8731A" w:rsidP="00D70243">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686912" behindDoc="0" locked="0" layoutInCell="1" allowOverlap="1" wp14:anchorId="0EEAE9E5" wp14:editId="651BBDF9">
              <wp:simplePos x="0" y="0"/>
              <wp:positionH relativeFrom="column">
                <wp:posOffset>6185145</wp:posOffset>
              </wp:positionH>
              <wp:positionV relativeFrom="paragraph">
                <wp:posOffset>156161</wp:posOffset>
              </wp:positionV>
              <wp:extent cx="415159" cy="375745"/>
              <wp:effectExtent l="0" t="0" r="4445" b="5715"/>
              <wp:wrapNone/>
              <wp:docPr id="11" name="Textfeld 11"/>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7015">
                            <w:rPr>
                              <w:rFonts w:ascii="Baskerville Old Face" w:hAnsi="Baskerville Old Face"/>
                              <w:noProof/>
                              <w:sz w:val="22"/>
                              <w:szCs w:val="22"/>
                            </w:rPr>
                            <w:t>3</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EEAE9E5" id="_x0000_t202" coordsize="21600,21600" o:spt="202" path="m,l,21600r21600,l21600,xe">
              <v:stroke joinstyle="miter"/>
              <v:path gradientshapeok="t" o:connecttype="rect"/>
            </v:shapetype>
            <v:shape id="Textfeld 11" o:spid="_x0000_s1030" type="#_x0000_t202" style="position:absolute;left:0;text-align:left;margin-left:487pt;margin-top:12.3pt;width:32.7pt;height:29.6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" fillcolor="white [3201]" stroked="f" strokeweight=".5pt">
              <v:textbo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7015">
                      <w:rPr>
                        <w:rFonts w:ascii="Baskerville Old Face" w:hAnsi="Baskerville Old Face"/>
                        <w:noProof/>
                        <w:sz w:val="22"/>
                        <w:szCs w:val="22"/>
                      </w:rPr>
                      <w:t>3</w:t>
                    </w:r>
                    <w:r w:rsidRPr="003D5052">
                      <w:rPr>
                        <w:rFonts w:ascii="Baskerville Old Face" w:hAnsi="Baskerville Old Face"/>
                        <w:sz w:val="22"/>
                        <w:szCs w:val="22"/>
                      </w:rPr>
                      <w:fldChar w:fldCharType="end"/>
                    </w:r>
                  </w:p>
                </w:txbxContent>
              </v:textbox>
            </v:shape>
          </w:pict>
        </mc:Fallback>
      </mc:AlternateContent>
    </w:r>
  </w:p>
  <w:p w:rsidR="00C8731A" w:rsidRPr="001F28B6" w:rsidRDefault="00C8731A" w:rsidP="003D5052">
    <w:pPr>
      <w:pStyle w:val="ABFusszeileJMF"/>
    </w:pPr>
    <w:r w:rsidRPr="001F28B6">
      <w:rPr>
        <w:lang w:eastAsia="de-DE"/>
      </w:rPr>
      <mc:AlternateContent>
        <mc:Choice Requires="wps">
          <w:drawing>
            <wp:anchor distT="0" distB="0" distL="114300" distR="114300" simplePos="0" relativeHeight="251685888" behindDoc="0" locked="1" layoutInCell="1" allowOverlap="1" wp14:anchorId="7453D3BE" wp14:editId="4EEF1B81">
              <wp:simplePos x="0" y="0"/>
              <wp:positionH relativeFrom="margin">
                <wp:posOffset>-315595</wp:posOffset>
              </wp:positionH>
              <wp:positionV relativeFrom="page">
                <wp:posOffset>10001250</wp:posOffset>
              </wp:positionV>
              <wp:extent cx="6371590" cy="0"/>
              <wp:effectExtent l="0" t="0" r="29210" b="19050"/>
              <wp:wrapNone/>
              <wp:docPr id="12"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AABD74" id="Gerader Verbinder 2" o:spid="_x0000_s1026" style="position:absolute;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7.5pt" to="476.8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" strokecolor="black [3213]" strokeweight=".5pt">
              <v:stroke joinstyle="miter"/>
              <w10:wrap anchorx="margin" anchory="page"/>
              <w10:anchorlock/>
            </v:line>
          </w:pict>
        </mc:Fallback>
      </mc:AlternateContent>
    </w:r>
    <w:r w:rsidRPr="001F28B6">
      <w:rPr>
        <w:lang w:eastAsia="de-DE"/>
      </w:rPr>
      <w:drawing>
        <wp:anchor distT="0" distB="0" distL="114300" distR="114300" simplePos="0" relativeHeight="251684864" behindDoc="0" locked="1" layoutInCell="1" allowOverlap="1" wp14:anchorId="45FF0AE4" wp14:editId="64519D4D">
          <wp:simplePos x="0" y="0"/>
          <wp:positionH relativeFrom="margin">
            <wp:posOffset>37465</wp:posOffset>
          </wp:positionH>
          <wp:positionV relativeFrom="bottomMargin">
            <wp:posOffset>220980</wp:posOffset>
          </wp:positionV>
          <wp:extent cx="852805" cy="298450"/>
          <wp:effectExtent l="0" t="0" r="4445" b="6350"/>
          <wp:wrapSquare wrapText="bothSides"/>
          <wp:docPr id="18"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07BBC">
        <w:rPr>
          <w:u w:val="single"/>
        </w:rPr>
        <w:t>CC BY-SA 4.0-Lizenz</w:t>
      </w:r>
    </w:hyperlink>
    <w:r w:rsidRPr="001F28B6">
      <w:t xml:space="preserve">. Der Name des Urhebers soll bei einer Weiterverwendung wie folgt genannt werden: </w:t>
    </w:r>
    <w:r w:rsidR="00A07BBC" w:rsidRPr="00A07BBC">
      <w:t xml:space="preserve">Alexander Schlepper, </w:t>
    </w:r>
    <w:r w:rsidR="00A07BBC" w:rsidRPr="00A07BBC">
      <w:rPr>
        <w:u w:val="single"/>
      </w:rPr>
      <w:t>Jüdisches Museum Frankfurt</w:t>
    </w:r>
    <w:r w:rsidRPr="001F28B6">
      <w:t xml:space="preserve">. </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74F4E" w:rsidRDefault="00C8731A" w:rsidP="00E74F4E">
    <w:pPr>
      <w:pStyle w:val="ABFusszeileJMF"/>
    </w:pPr>
    <w:r>
      <w:rPr>
        <w:lang w:eastAsia="de-DE"/>
      </w:rPr>
      <mc:AlternateContent>
        <mc:Choice Requires="wps">
          <w:drawing>
            <wp:anchor distT="0" distB="0" distL="114300" distR="114300" simplePos="0" relativeHeight="251683840" behindDoc="0" locked="0" layoutInCell="1" allowOverlap="1" wp14:anchorId="2A0C6FF6" wp14:editId="3A2FF3CE">
              <wp:simplePos x="0" y="0"/>
              <wp:positionH relativeFrom="column">
                <wp:posOffset>6151147</wp:posOffset>
              </wp:positionH>
              <wp:positionV relativeFrom="paragraph">
                <wp:posOffset>-140677</wp:posOffset>
              </wp:positionV>
              <wp:extent cx="415159" cy="375745"/>
              <wp:effectExtent l="0" t="0" r="23495" b="24765"/>
              <wp:wrapNone/>
              <wp:docPr id="13" name="Textfeld 13"/>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solidFill>
                          <a:prstClr val="black"/>
                        </a:solidFill>
                      </a:ln>
                    </wps:spPr>
                    <wps:txbx>
                      <w:txbxContent>
                        <w:p w:rsidR="00C8731A" w:rsidRDefault="00C8731A" w:rsidP="003D5052">
                          <w:r>
                            <w:fldChar w:fldCharType="begin"/>
                          </w:r>
                          <w:r>
                            <w:instrText>PAGE   \* MERGEFORMAT</w:instrText>
                          </w:r>
                          <w:r>
                            <w:fldChar w:fldCharType="separate"/>
                          </w:r>
                          <w:r>
                            <w:rPr>
                              <w:noProof/>
                            </w:rPr>
                            <w:t>1</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A0C6FF6" id="_x0000_t202" coordsize="21600,21600" o:spt="202" path="m,l,21600r21600,l21600,xe">
              <v:stroke joinstyle="miter"/>
              <v:path gradientshapeok="t" o:connecttype="rect"/>
            </v:shapetype>
            <v:shape id="Textfeld 13" o:spid="_x0000_s1031" type="#_x0000_t202" style="position:absolute;left:0;text-align:left;margin-left:484.35pt;margin-top:-11.1pt;width:32.7pt;height:29.6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" fillcolor="white [3201]" strokeweight=".5pt">
              <v:textbox>
                <w:txbxContent>
                  <w:p w:rsidR="00C8731A" w:rsidRDefault="00C8731A" w:rsidP="003D5052">
                    <w:r>
                      <w:fldChar w:fldCharType="begin"/>
                    </w:r>
                    <w:r>
                      <w:instrText>PAGE   \* MERGEFORMAT</w:instrText>
                    </w:r>
                    <w:r>
                      <w:fldChar w:fldCharType="separate"/>
                    </w:r>
                    <w:r>
                      <w:rPr>
                        <w:noProof/>
                      </w:rPr>
                      <w:t>1</w:t>
                    </w:r>
                    <w:r>
                      <w:fldChar w:fldCharType="end"/>
                    </w:r>
                  </w:p>
                </w:txbxContent>
              </v:textbox>
            </v:shape>
          </w:pict>
        </mc:Fallback>
      </mc:AlternateContent>
    </w:r>
    <w:r w:rsidRPr="00E74F4E">
      <w:rPr>
        <w:lang w:eastAsia="de-DE"/>
      </w:rPr>
      <mc:AlternateContent>
        <mc:Choice Requires="wps">
          <w:drawing>
            <wp:anchor distT="0" distB="0" distL="114300" distR="114300" simplePos="0" relativeHeight="251682816" behindDoc="0" locked="0" layoutInCell="1" allowOverlap="1" wp14:anchorId="5CA8EB98" wp14:editId="5763042D">
              <wp:simplePos x="0" y="0"/>
              <wp:positionH relativeFrom="margin">
                <wp:posOffset>-306705</wp:posOffset>
              </wp:positionH>
              <wp:positionV relativeFrom="paragraph">
                <wp:posOffset>-243277</wp:posOffset>
              </wp:positionV>
              <wp:extent cx="6372225" cy="0"/>
              <wp:effectExtent l="0" t="0" r="0" b="0"/>
              <wp:wrapNone/>
              <wp:docPr id="17" name="Gerader Verbinder 2"/>
              <wp:cNvGraphicFramePr/>
              <a:graphic xmlns:a="http://schemas.openxmlformats.org/drawingml/2006/main">
                <a:graphicData uri="http://schemas.microsoft.com/office/word/2010/wordprocessingShape">
                  <wps:wsp>
                    <wps:cNvCnPr/>
                    <wps:spPr>
                      <a:xfrm>
                        <a:off x="0" y="0"/>
                        <a:ext cx="6372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D4045F" id="Gerader Verbinder 2" o:spid="_x0000_s1026" style="position:absolute;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15pt,-19.15pt" to="477.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" strokecolor="black [3213]" strokeweight=".5pt">
              <v:stroke joinstyle="miter"/>
              <w10:wrap anchorx="margin"/>
            </v:line>
          </w:pict>
        </mc:Fallback>
      </mc:AlternateContent>
    </w:r>
    <w:r w:rsidRPr="00E74F4E">
      <w:rPr>
        <w:lang w:eastAsia="de-DE"/>
      </w:rPr>
      <w:drawing>
        <wp:anchor distT="0" distB="0" distL="114300" distR="114300" simplePos="0" relativeHeight="251681792" behindDoc="0" locked="1" layoutInCell="1" allowOverlap="1" wp14:anchorId="0CA42A03" wp14:editId="10EC6BA4">
          <wp:simplePos x="0" y="0"/>
          <wp:positionH relativeFrom="margin">
            <wp:posOffset>-277495</wp:posOffset>
          </wp:positionH>
          <wp:positionV relativeFrom="page">
            <wp:posOffset>10165080</wp:posOffset>
          </wp:positionV>
          <wp:extent cx="853440" cy="299720"/>
          <wp:effectExtent l="0" t="0" r="3810" b="5080"/>
          <wp:wrapSquare wrapText="bothSides"/>
          <wp:docPr id="19"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3440" cy="299720"/>
                  </a:xfrm>
                  <a:prstGeom prst="rect">
                    <a:avLst/>
                  </a:prstGeom>
                  <a:noFill/>
                </pic:spPr>
              </pic:pic>
            </a:graphicData>
          </a:graphic>
          <wp14:sizeRelH relativeFrom="page">
            <wp14:pctWidth>0</wp14:pctWidth>
          </wp14:sizeRelH>
          <wp14:sizeRelV relativeFrom="page">
            <wp14:pctHeight>0</wp14:pctHeight>
          </wp14:sizeRelV>
        </wp:anchor>
      </w:drawing>
    </w:r>
    <w:r w:rsidRPr="00E74F4E">
      <w:t xml:space="preserve">Dieser Text steht, wo nicht anders angegeben, unter der </w:t>
    </w:r>
    <w:hyperlink r:id="rId2" w:history="1">
      <w:r w:rsidRPr="00E74F4E">
        <w:rPr>
          <w:rStyle w:val="Hyperlink"/>
          <w:color w:val="auto"/>
          <w:u w:val="none"/>
        </w:rPr>
        <w:t>CC BY-SA 4.0-Lizenz</w:t>
      </w:r>
    </w:hyperlink>
    <w:r w:rsidRPr="00E74F4E">
      <w:t xml:space="preserve">. Der Name des Urhebers soll bei einer Weiterverwendung wie folgt genannt werden: Henning Gutfleisch, </w:t>
    </w:r>
    <w:hyperlink r:id="rId3" w:history="1">
      <w:r w:rsidRPr="00E74F4E">
        <w:rPr>
          <w:rStyle w:val="Hyperlink"/>
          <w:color w:val="auto"/>
          <w:u w:val="none"/>
        </w:rPr>
        <w:t>Jüdisches Museum Frankfurt</w:t>
      </w:r>
    </w:hyperlink>
    <w:r w:rsidRPr="00E74F4E">
      <w:t xml:space="preserve">. </w: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11606E" w:rsidRDefault="00C8731A" w:rsidP="00D70243">
    <w:pPr>
      <w:kinsoku w:val="0"/>
      <w:overflowPunct w:val="0"/>
      <w:jc w:val="both"/>
      <w:textAlignment w:val="baseline"/>
      <w:rPr>
        <w:rFonts w:asciiTheme="majorHAnsi" w:eastAsia="Calibri" w:hAnsiTheme="majorHAnsi"/>
        <w:color w:val="000000" w:themeColor="text1"/>
        <w:kern w:val="24"/>
        <w:sz w:val="18"/>
        <w:szCs w:val="18"/>
      </w:rPr>
    </w:pPr>
    <w:r>
      <w:rPr>
        <w:noProof/>
        <w:lang w:eastAsia="de-DE"/>
      </w:rPr>
      <mc:AlternateContent>
        <mc:Choice Requires="wps">
          <w:drawing>
            <wp:anchor distT="0" distB="0" distL="114300" distR="114300" simplePos="0" relativeHeight="251694080" behindDoc="0" locked="0" layoutInCell="1" allowOverlap="1" wp14:anchorId="0EEAE9E5" wp14:editId="651BBDF9">
              <wp:simplePos x="0" y="0"/>
              <wp:positionH relativeFrom="column">
                <wp:posOffset>6185145</wp:posOffset>
              </wp:positionH>
              <wp:positionV relativeFrom="paragraph">
                <wp:posOffset>156161</wp:posOffset>
              </wp:positionV>
              <wp:extent cx="415159" cy="375745"/>
              <wp:effectExtent l="0" t="0" r="4445" b="5715"/>
              <wp:wrapNone/>
              <wp:docPr id="20" name="Textfeld 20"/>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noFill/>
                      </a:ln>
                    </wps:spPr>
                    <wps:txb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7015">
                            <w:rPr>
                              <w:rFonts w:ascii="Baskerville Old Face" w:hAnsi="Baskerville Old Face"/>
                              <w:noProof/>
                              <w:sz w:val="22"/>
                              <w:szCs w:val="22"/>
                            </w:rPr>
                            <w:t>4</w:t>
                          </w:r>
                          <w:r w:rsidRPr="003D5052">
                            <w:rPr>
                              <w:rFonts w:ascii="Baskerville Old Face" w:hAnsi="Baskerville Old Face"/>
                              <w:sz w:val="22"/>
                              <w:szCs w:val="22"/>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EEAE9E5" id="_x0000_t202" coordsize="21600,21600" o:spt="202" path="m,l,21600r21600,l21600,xe">
              <v:stroke joinstyle="miter"/>
              <v:path gradientshapeok="t" o:connecttype="rect"/>
            </v:shapetype>
            <v:shape id="Textfeld 20" o:spid="_x0000_s1032" type="#_x0000_t202" style="position:absolute;left:0;text-align:left;margin-left:487pt;margin-top:12.3pt;width:32.7pt;height:29.6pt;z-index:251694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" fillcolor="white [3201]" stroked="f" strokeweight=".5pt">
              <v:textbox>
                <w:txbxContent>
                  <w:p w:rsidR="00C8731A" w:rsidRPr="003D5052" w:rsidRDefault="00C8731A" w:rsidP="003D5052">
                    <w:pPr>
                      <w:rPr>
                        <w:rFonts w:ascii="Baskerville Old Face" w:hAnsi="Baskerville Old Face"/>
                        <w:sz w:val="22"/>
                        <w:szCs w:val="22"/>
                      </w:rPr>
                    </w:pPr>
                    <w:r w:rsidRPr="003D5052">
                      <w:rPr>
                        <w:rFonts w:ascii="Baskerville Old Face" w:hAnsi="Baskerville Old Face"/>
                        <w:sz w:val="22"/>
                        <w:szCs w:val="22"/>
                      </w:rPr>
                      <w:fldChar w:fldCharType="begin"/>
                    </w:r>
                    <w:r w:rsidRPr="003D5052">
                      <w:rPr>
                        <w:rFonts w:ascii="Baskerville Old Face" w:hAnsi="Baskerville Old Face"/>
                        <w:sz w:val="22"/>
                        <w:szCs w:val="22"/>
                      </w:rPr>
                      <w:instrText>PAGE   \* MERGEFORMAT</w:instrText>
                    </w:r>
                    <w:r w:rsidRPr="003D5052">
                      <w:rPr>
                        <w:rFonts w:ascii="Baskerville Old Face" w:hAnsi="Baskerville Old Face"/>
                        <w:sz w:val="22"/>
                        <w:szCs w:val="22"/>
                      </w:rPr>
                      <w:fldChar w:fldCharType="separate"/>
                    </w:r>
                    <w:r w:rsidR="00947015">
                      <w:rPr>
                        <w:rFonts w:ascii="Baskerville Old Face" w:hAnsi="Baskerville Old Face"/>
                        <w:noProof/>
                        <w:sz w:val="22"/>
                        <w:szCs w:val="22"/>
                      </w:rPr>
                      <w:t>4</w:t>
                    </w:r>
                    <w:r w:rsidRPr="003D5052">
                      <w:rPr>
                        <w:rFonts w:ascii="Baskerville Old Face" w:hAnsi="Baskerville Old Face"/>
                        <w:sz w:val="22"/>
                        <w:szCs w:val="22"/>
                      </w:rPr>
                      <w:fldChar w:fldCharType="end"/>
                    </w:r>
                  </w:p>
                </w:txbxContent>
              </v:textbox>
            </v:shape>
          </w:pict>
        </mc:Fallback>
      </mc:AlternateContent>
    </w:r>
  </w:p>
  <w:p w:rsidR="00C8731A" w:rsidRPr="001F28B6" w:rsidRDefault="00C8731A" w:rsidP="003D5052">
    <w:pPr>
      <w:pStyle w:val="ABFusszeileJMF"/>
    </w:pPr>
    <w:r w:rsidRPr="001F28B6">
      <w:rPr>
        <w:lang w:eastAsia="de-DE"/>
      </w:rPr>
      <mc:AlternateContent>
        <mc:Choice Requires="wps">
          <w:drawing>
            <wp:anchor distT="0" distB="0" distL="114300" distR="114300" simplePos="0" relativeHeight="251693056" behindDoc="0" locked="1" layoutInCell="1" allowOverlap="1" wp14:anchorId="7453D3BE" wp14:editId="4EEF1B81">
              <wp:simplePos x="0" y="0"/>
              <wp:positionH relativeFrom="margin">
                <wp:posOffset>-315595</wp:posOffset>
              </wp:positionH>
              <wp:positionV relativeFrom="page">
                <wp:posOffset>10001250</wp:posOffset>
              </wp:positionV>
              <wp:extent cx="6371590" cy="0"/>
              <wp:effectExtent l="0" t="0" r="29210" b="19050"/>
              <wp:wrapNone/>
              <wp:docPr id="21" name="Gerader Verbinder 2"/>
              <wp:cNvGraphicFramePr/>
              <a:graphic xmlns:a="http://schemas.openxmlformats.org/drawingml/2006/main">
                <a:graphicData uri="http://schemas.microsoft.com/office/word/2010/wordprocessingShape">
                  <wps:wsp>
                    <wps:cNvCnPr/>
                    <wps:spPr>
                      <a:xfrm>
                        <a:off x="0" y="0"/>
                        <a:ext cx="637159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F47A2B" id="Gerader Verbinder 2" o:spid="_x0000_s1026" style="position:absolute;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 from="-24.85pt,787.5pt" to="476.85pt,7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" strokecolor="black [3213]" strokeweight=".5pt">
              <v:stroke joinstyle="miter"/>
              <w10:wrap anchorx="margin" anchory="page"/>
              <w10:anchorlock/>
            </v:line>
          </w:pict>
        </mc:Fallback>
      </mc:AlternateContent>
    </w:r>
    <w:r w:rsidRPr="001F28B6">
      <w:rPr>
        <w:lang w:eastAsia="de-DE"/>
      </w:rPr>
      <w:drawing>
        <wp:anchor distT="0" distB="0" distL="114300" distR="114300" simplePos="0" relativeHeight="251692032" behindDoc="0" locked="1" layoutInCell="1" allowOverlap="1" wp14:anchorId="45FF0AE4" wp14:editId="64519D4D">
          <wp:simplePos x="0" y="0"/>
          <wp:positionH relativeFrom="margin">
            <wp:posOffset>37465</wp:posOffset>
          </wp:positionH>
          <wp:positionV relativeFrom="bottomMargin">
            <wp:posOffset>220980</wp:posOffset>
          </wp:positionV>
          <wp:extent cx="852805" cy="298450"/>
          <wp:effectExtent l="0" t="0" r="4445" b="6350"/>
          <wp:wrapSquare wrapText="bothSides"/>
          <wp:docPr id="204794118"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2805" cy="298450"/>
                  </a:xfrm>
                  <a:prstGeom prst="rect">
                    <a:avLst/>
                  </a:prstGeom>
                  <a:noFill/>
                </pic:spPr>
              </pic:pic>
            </a:graphicData>
          </a:graphic>
          <wp14:sizeRelH relativeFrom="page">
            <wp14:pctWidth>0</wp14:pctWidth>
          </wp14:sizeRelH>
          <wp14:sizeRelV relativeFrom="page">
            <wp14:pctHeight>0</wp14:pctHeight>
          </wp14:sizeRelV>
        </wp:anchor>
      </w:drawing>
    </w:r>
    <w:r w:rsidRPr="001F28B6">
      <w:t xml:space="preserve">Dieser Text steht, wo nicht anders angegeben, unter der </w:t>
    </w:r>
    <w:hyperlink r:id="rId2" w:history="1">
      <w:r w:rsidRPr="00A07BBC">
        <w:rPr>
          <w:u w:val="single"/>
        </w:rPr>
        <w:t>CC BY-SA 4.0-Lizenz</w:t>
      </w:r>
    </w:hyperlink>
    <w:r w:rsidRPr="001F28B6">
      <w:t xml:space="preserve">. Der Name des Urhebers soll bei einer Weiterverwendung wie folgt genannt werden: </w:t>
    </w:r>
    <w:r w:rsidR="00A07BBC">
      <w:t>Alexander Schlepper</w:t>
    </w:r>
    <w:r w:rsidR="00A07BBC" w:rsidRPr="00A07BBC">
      <w:rPr>
        <w:u w:val="single"/>
      </w:rPr>
      <w:t>,</w:t>
    </w:r>
    <w:r w:rsidR="00A07BBC" w:rsidRPr="00A07BBC">
      <w:t xml:space="preserve"> </w:t>
    </w:r>
    <w:hyperlink r:id="rId3" w:history="1">
      <w:r w:rsidR="00A07BBC" w:rsidRPr="00A07BBC">
        <w:rPr>
          <w:u w:val="single"/>
        </w:rPr>
        <w:t>Jüdisches Museum Frankfurt</w:t>
      </w:r>
    </w:hyperlink>
    <w:r w:rsidRPr="001F28B6">
      <w:t xml:space="preserve">. </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74F4E" w:rsidRDefault="00C8731A" w:rsidP="00E74F4E">
    <w:pPr>
      <w:pStyle w:val="ABFusszeileJMF"/>
    </w:pPr>
    <w:r>
      <w:rPr>
        <w:lang w:eastAsia="de-DE"/>
      </w:rPr>
      <mc:AlternateContent>
        <mc:Choice Requires="wps">
          <w:drawing>
            <wp:anchor distT="0" distB="0" distL="114300" distR="114300" simplePos="0" relativeHeight="251691008" behindDoc="0" locked="0" layoutInCell="1" allowOverlap="1" wp14:anchorId="2A0C6FF6" wp14:editId="3A2FF3CE">
              <wp:simplePos x="0" y="0"/>
              <wp:positionH relativeFrom="column">
                <wp:posOffset>6151147</wp:posOffset>
              </wp:positionH>
              <wp:positionV relativeFrom="paragraph">
                <wp:posOffset>-140677</wp:posOffset>
              </wp:positionV>
              <wp:extent cx="415159" cy="375745"/>
              <wp:effectExtent l="0" t="0" r="23495" b="24765"/>
              <wp:wrapNone/>
              <wp:docPr id="22" name="Textfeld 22"/>
              <wp:cNvGraphicFramePr/>
              <a:graphic xmlns:a="http://schemas.openxmlformats.org/drawingml/2006/main">
                <a:graphicData uri="http://schemas.microsoft.com/office/word/2010/wordprocessingShape">
                  <wps:wsp>
                    <wps:cNvSpPr txBox="1"/>
                    <wps:spPr>
                      <a:xfrm>
                        <a:off x="0" y="0"/>
                        <a:ext cx="415159" cy="375745"/>
                      </a:xfrm>
                      <a:prstGeom prst="rect">
                        <a:avLst/>
                      </a:prstGeom>
                      <a:solidFill>
                        <a:schemeClr val="lt1"/>
                      </a:solidFill>
                      <a:ln w="6350">
                        <a:solidFill>
                          <a:prstClr val="black"/>
                        </a:solidFill>
                      </a:ln>
                    </wps:spPr>
                    <wps:txbx>
                      <w:txbxContent>
                        <w:p w:rsidR="00C8731A" w:rsidRDefault="00C8731A" w:rsidP="003D5052">
                          <w:r>
                            <w:fldChar w:fldCharType="begin"/>
                          </w:r>
                          <w:r>
                            <w:instrText>PAGE   \* MERGEFORMAT</w:instrText>
                          </w:r>
                          <w:r>
                            <w:fldChar w:fldCharType="separate"/>
                          </w:r>
                          <w:r>
                            <w:rPr>
                              <w:noProof/>
                            </w:rPr>
                            <w:t>1</w:t>
                          </w:r>
                          <w: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A0C6FF6" id="_x0000_t202" coordsize="21600,21600" o:spt="202" path="m,l,21600r21600,l21600,xe">
              <v:stroke joinstyle="miter"/>
              <v:path gradientshapeok="t" o:connecttype="rect"/>
            </v:shapetype>
            <v:shape id="Textfeld 22" o:spid="_x0000_s1033" type="#_x0000_t202" style="position:absolute;left:0;text-align:left;margin-left:484.35pt;margin-top:-11.1pt;width:32.7pt;height:29.6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" fillcolor="white [3201]" strokeweight=".5pt">
              <v:textbox>
                <w:txbxContent>
                  <w:p w:rsidR="00C8731A" w:rsidRDefault="00C8731A" w:rsidP="003D5052">
                    <w:r>
                      <w:fldChar w:fldCharType="begin"/>
                    </w:r>
                    <w:r>
                      <w:instrText>PAGE   \* MERGEFORMAT</w:instrText>
                    </w:r>
                    <w:r>
                      <w:fldChar w:fldCharType="separate"/>
                    </w:r>
                    <w:r>
                      <w:rPr>
                        <w:noProof/>
                      </w:rPr>
                      <w:t>1</w:t>
                    </w:r>
                    <w:r>
                      <w:fldChar w:fldCharType="end"/>
                    </w:r>
                  </w:p>
                </w:txbxContent>
              </v:textbox>
            </v:shape>
          </w:pict>
        </mc:Fallback>
      </mc:AlternateContent>
    </w:r>
    <w:r w:rsidRPr="00E74F4E">
      <w:rPr>
        <w:lang w:eastAsia="de-DE"/>
      </w:rPr>
      <mc:AlternateContent>
        <mc:Choice Requires="wps">
          <w:drawing>
            <wp:anchor distT="0" distB="0" distL="114300" distR="114300" simplePos="0" relativeHeight="251689984" behindDoc="0" locked="0" layoutInCell="1" allowOverlap="1" wp14:anchorId="5CA8EB98" wp14:editId="5763042D">
              <wp:simplePos x="0" y="0"/>
              <wp:positionH relativeFrom="margin">
                <wp:posOffset>-306705</wp:posOffset>
              </wp:positionH>
              <wp:positionV relativeFrom="paragraph">
                <wp:posOffset>-243277</wp:posOffset>
              </wp:positionV>
              <wp:extent cx="6372225" cy="0"/>
              <wp:effectExtent l="0" t="0" r="0" b="0"/>
              <wp:wrapNone/>
              <wp:docPr id="23" name="Gerader Verbinder 2"/>
              <wp:cNvGraphicFramePr/>
              <a:graphic xmlns:a="http://schemas.openxmlformats.org/drawingml/2006/main">
                <a:graphicData uri="http://schemas.microsoft.com/office/word/2010/wordprocessingShape">
                  <wps:wsp>
                    <wps:cNvCnPr/>
                    <wps:spPr>
                      <a:xfrm>
                        <a:off x="0" y="0"/>
                        <a:ext cx="6372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26EAB2" id="Gerader Verbinder 2" o:spid="_x0000_s1026" style="position:absolute;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24.15pt,-19.15pt" to="477.6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" strokecolor="black [3213]" strokeweight=".5pt">
              <v:stroke joinstyle="miter"/>
              <w10:wrap anchorx="margin"/>
            </v:line>
          </w:pict>
        </mc:Fallback>
      </mc:AlternateContent>
    </w:r>
    <w:r w:rsidRPr="00E74F4E">
      <w:rPr>
        <w:lang w:eastAsia="de-DE"/>
      </w:rPr>
      <w:drawing>
        <wp:anchor distT="0" distB="0" distL="114300" distR="114300" simplePos="0" relativeHeight="251688960" behindDoc="0" locked="1" layoutInCell="1" allowOverlap="1" wp14:anchorId="0CA42A03" wp14:editId="10EC6BA4">
          <wp:simplePos x="0" y="0"/>
          <wp:positionH relativeFrom="margin">
            <wp:posOffset>-277495</wp:posOffset>
          </wp:positionH>
          <wp:positionV relativeFrom="page">
            <wp:posOffset>10165080</wp:posOffset>
          </wp:positionV>
          <wp:extent cx="853440" cy="299720"/>
          <wp:effectExtent l="0" t="0" r="3810" b="5080"/>
          <wp:wrapSquare wrapText="bothSides"/>
          <wp:docPr id="204794119" name="Grafik 5" descr="Ein Bild, das Symbol, Kreis, Screenshot, Grafiken enthält.&#10;&#10;Automatisch generierte Beschreibung">
            <a:extLst xmlns:a="http://schemas.openxmlformats.org/drawingml/2006/main">
              <a:ext uri="{FF2B5EF4-FFF2-40B4-BE49-F238E27FC236}">
                <a16:creationId xmlns:a16="http://schemas.microsoft.com/office/drawing/2014/main" id="{1E023FDD-C498-4776-A3A5-7177B5A49B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579193" name="Grafik 5" descr="Ein Bild, das Symbol, Kreis, Screenshot, Grafiken enthält.&#10;&#10;Automatisch generierte Beschreibung">
                    <a:extLst>
                      <a:ext uri="{FF2B5EF4-FFF2-40B4-BE49-F238E27FC236}">
                        <a16:creationId xmlns:a16="http://schemas.microsoft.com/office/drawing/2014/main" id="{1E023FDD-C498-4776-A3A5-7177B5A49B7E}"/>
                      </a:ext>
                    </a:extLst>
                  </pic:cNvPr>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53440" cy="299720"/>
                  </a:xfrm>
                  <a:prstGeom prst="rect">
                    <a:avLst/>
                  </a:prstGeom>
                  <a:noFill/>
                </pic:spPr>
              </pic:pic>
            </a:graphicData>
          </a:graphic>
          <wp14:sizeRelH relativeFrom="page">
            <wp14:pctWidth>0</wp14:pctWidth>
          </wp14:sizeRelH>
          <wp14:sizeRelV relativeFrom="page">
            <wp14:pctHeight>0</wp14:pctHeight>
          </wp14:sizeRelV>
        </wp:anchor>
      </w:drawing>
    </w:r>
    <w:r w:rsidRPr="00E74F4E">
      <w:t xml:space="preserve">Dieser Text steht, wo nicht anders angegeben, unter der </w:t>
    </w:r>
    <w:hyperlink r:id="rId2" w:history="1">
      <w:r w:rsidRPr="00E74F4E">
        <w:rPr>
          <w:rStyle w:val="Hyperlink"/>
          <w:color w:val="auto"/>
          <w:u w:val="none"/>
        </w:rPr>
        <w:t>CC BY-SA 4.0-Lizenz</w:t>
      </w:r>
    </w:hyperlink>
    <w:r w:rsidRPr="00E74F4E">
      <w:t xml:space="preserve">. Der Name des Urhebers soll bei einer Weiterverwendung wie folgt genannt werden: Henning Gutfleisch, </w:t>
    </w:r>
    <w:hyperlink r:id="rId3" w:history="1">
      <w:r w:rsidRPr="00E74F4E">
        <w:rPr>
          <w:rStyle w:val="Hyperlink"/>
          <w:color w:val="auto"/>
          <w:u w:val="none"/>
        </w:rPr>
        <w:t>Jüdisches Museum Frankfurt</w:t>
      </w:r>
    </w:hyperlink>
    <w:r w:rsidRPr="00E74F4E">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902A5" w:rsidRDefault="003902A5" w:rsidP="007B3A05">
      <w:pPr>
        <w:spacing w:line="240" w:lineRule="auto"/>
      </w:pPr>
      <w:r>
        <w:separator/>
      </w:r>
    </w:p>
  </w:footnote>
  <w:footnote w:type="continuationSeparator" w:id="0">
    <w:p w:rsidR="003902A5" w:rsidRDefault="003902A5" w:rsidP="007B3A0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1323" w:rsidRDefault="006F1323">
    <w:pPr>
      <w:pStyle w:val="Kopfzeile"/>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30508" w:rsidRDefault="00C8731A" w:rsidP="00241DC1">
    <w:pPr>
      <w:pStyle w:val="ABKopfzeileJMF"/>
      <w:rPr>
        <w:rStyle w:val="ABKopfABJMF"/>
        <w:bCs/>
        <w:sz w:val="14"/>
      </w:rPr>
    </w:pPr>
    <w:r>
      <w:t>Wasser in der Judengasse</w:t>
    </w:r>
    <w:r w:rsidRPr="005C6A26">
      <w:t xml:space="preserve"> </w:t>
    </w:r>
    <w:r w:rsidRPr="005C6A26">
      <w:tab/>
    </w:r>
    <w:r w:rsidRPr="005C6A26">
      <w:tab/>
    </w:r>
    <w:r w:rsidRPr="005C6A26">
      <w:tab/>
    </w:r>
    <w:r w:rsidRPr="005C6A26">
      <w:tab/>
    </w:r>
    <w:r w:rsidRPr="005C6A26">
      <w:tab/>
    </w:r>
    <w:r>
      <w:tab/>
    </w:r>
    <w:r>
      <w:tab/>
    </w:r>
    <w:r>
      <w:tab/>
    </w:r>
    <w:r>
      <w:tab/>
    </w:r>
    <w:r w:rsidRPr="00996794">
      <w:rPr>
        <w:rStyle w:val="ABKopfABJMF"/>
      </w:rPr>
      <w:t>A</w:t>
    </w:r>
    <w:r w:rsidRPr="009A5457">
      <w:rPr>
        <w:rStyle w:val="ABKopfABJMF"/>
        <w:spacing w:val="-20"/>
        <w:sz w:val="2"/>
      </w:rPr>
      <w:t> </w:t>
    </w:r>
    <w:r w:rsidRPr="00996794">
      <w:rPr>
        <w:rStyle w:val="ABKopfABJMF"/>
      </w:rPr>
      <w:t>B 1</w:t>
    </w:r>
    <w:r>
      <w:rPr>
        <w:rStyle w:val="ABKopfABJMF"/>
      </w:rPr>
      <w:t>a-e</w:t>
    </w:r>
  </w:p>
  <w:p w:rsidR="00C8731A" w:rsidRDefault="00C8731A" w:rsidP="00241DC1">
    <w:pPr>
      <w:pStyle w:val="ABKopfzeileJMF"/>
    </w:pPr>
    <w:r w:rsidRPr="005C6A26">
      <w:t xml:space="preserve">Baustein </w:t>
    </w:r>
    <w:r>
      <w:t>1</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996794" w:rsidRDefault="00C8731A" w:rsidP="005C6A26">
    <w:pPr>
      <w:pStyle w:val="ABKopfzeileJMF"/>
      <w:rPr>
        <w:rStyle w:val="ABKopfABJMF"/>
      </w:rPr>
    </w:pPr>
    <w:r w:rsidRPr="00737F71">
      <w:t>Offenbacher jüdische Geschichte im 20.Jahrhundert</w:t>
    </w:r>
    <w:r w:rsidRPr="005C6A26">
      <w:t xml:space="preserve"> </w:t>
    </w:r>
    <w:r w:rsidRPr="005C6A26">
      <w:tab/>
    </w:r>
    <w:r w:rsidRPr="005C6A26">
      <w:tab/>
    </w:r>
    <w:r w:rsidRPr="005C6A26">
      <w:tab/>
    </w:r>
    <w:r w:rsidRPr="005C6A26">
      <w:tab/>
    </w:r>
    <w:r w:rsidRPr="005C6A26">
      <w:tab/>
    </w:r>
    <w:r>
      <w:tab/>
    </w:r>
    <w:r>
      <w:tab/>
    </w:r>
    <w:r w:rsidRPr="00996794">
      <w:rPr>
        <w:rStyle w:val="ABKopfABJMF"/>
      </w:rPr>
      <w:t>A</w:t>
    </w:r>
    <w:r w:rsidRPr="009A5457">
      <w:rPr>
        <w:rStyle w:val="ABKopfABJMF"/>
        <w:spacing w:val="-20"/>
        <w:sz w:val="2"/>
      </w:rPr>
      <w:t> </w:t>
    </w:r>
    <w:r w:rsidRPr="00996794">
      <w:rPr>
        <w:rStyle w:val="ABKopfABJMF"/>
      </w:rPr>
      <w:t>B 1</w:t>
    </w:r>
  </w:p>
  <w:p w:rsidR="00C8731A" w:rsidRPr="009A5457" w:rsidRDefault="00C8731A" w:rsidP="005C6A26">
    <w:pPr>
      <w:pStyle w:val="ABKopfzeileJMF"/>
      <w:rPr>
        <w:rStyle w:val="ABKopfABJMF"/>
        <w:b w:val="0"/>
        <w:sz w:val="14"/>
        <w:szCs w:val="14"/>
      </w:rPr>
    </w:pPr>
    <w:r w:rsidRPr="005C6A26">
      <w:t>Baustein 2: Die Geschichte des Capitols</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5052" w:rsidRPr="00E30508" w:rsidRDefault="002629B8" w:rsidP="00241DC1">
    <w:pPr>
      <w:pStyle w:val="ABKopfzeileJMF"/>
      <w:rPr>
        <w:rStyle w:val="ABKopfABJMF"/>
        <w:bCs/>
        <w:sz w:val="14"/>
      </w:rPr>
    </w:pPr>
    <w:r>
      <w:t>Wasser in der Judengasse</w:t>
    </w:r>
    <w:r w:rsidR="003D5052" w:rsidRPr="005C6A26">
      <w:t xml:space="preserve"> </w:t>
    </w:r>
    <w:r w:rsidR="003D5052" w:rsidRPr="005C6A26">
      <w:tab/>
    </w:r>
    <w:r w:rsidR="003D5052" w:rsidRPr="005C6A26">
      <w:tab/>
    </w:r>
    <w:r w:rsidR="003D5052" w:rsidRPr="005C6A26">
      <w:tab/>
    </w:r>
    <w:r w:rsidR="003D5052" w:rsidRPr="005C6A26">
      <w:tab/>
    </w:r>
    <w:r w:rsidR="003D5052" w:rsidRPr="005C6A26">
      <w:tab/>
    </w:r>
    <w:r w:rsidR="003D5052">
      <w:tab/>
    </w:r>
    <w:r>
      <w:tab/>
    </w:r>
    <w:r>
      <w:tab/>
    </w:r>
    <w:r w:rsidR="003D5052">
      <w:tab/>
    </w:r>
    <w:r w:rsidR="003D5052" w:rsidRPr="00996794">
      <w:rPr>
        <w:rStyle w:val="ABKopfABJMF"/>
      </w:rPr>
      <w:t>A</w:t>
    </w:r>
    <w:r w:rsidR="003D5052" w:rsidRPr="009A5457">
      <w:rPr>
        <w:rStyle w:val="ABKopfABJMF"/>
        <w:spacing w:val="-20"/>
        <w:sz w:val="2"/>
      </w:rPr>
      <w:t> </w:t>
    </w:r>
    <w:r w:rsidR="003D5052" w:rsidRPr="00996794">
      <w:rPr>
        <w:rStyle w:val="ABKopfABJMF"/>
      </w:rPr>
      <w:t>B 1</w:t>
    </w:r>
    <w:r>
      <w:rPr>
        <w:rStyle w:val="ABKopfABJMF"/>
      </w:rPr>
      <w:t>a-e</w:t>
    </w:r>
  </w:p>
  <w:p w:rsidR="003D5052" w:rsidRDefault="003D5052" w:rsidP="00241DC1">
    <w:pPr>
      <w:pStyle w:val="ABKopfzeileJMF"/>
    </w:pPr>
    <w:r w:rsidRPr="005C6A26">
      <w:t xml:space="preserve">Baustein </w:t>
    </w:r>
    <w:r w:rsidR="002629B8">
      <w:t>1</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D99" w:rsidRPr="00996794" w:rsidRDefault="004C1D99" w:rsidP="005C6A26">
    <w:pPr>
      <w:pStyle w:val="ABKopfzeileJMF"/>
      <w:rPr>
        <w:rStyle w:val="ABKopfABJMF"/>
      </w:rPr>
    </w:pPr>
    <w:r w:rsidRPr="00737F71">
      <w:t>Offenbacher jüdische Geschichte im 20.Jahrhundert</w:t>
    </w:r>
    <w:r w:rsidRPr="005C6A26">
      <w:t xml:space="preserve"> </w:t>
    </w:r>
    <w:r w:rsidRPr="005C6A26">
      <w:tab/>
    </w:r>
    <w:r w:rsidRPr="005C6A26">
      <w:tab/>
    </w:r>
    <w:r w:rsidRPr="005C6A26">
      <w:tab/>
    </w:r>
    <w:r w:rsidR="00B71A1D" w:rsidRPr="005C6A26">
      <w:tab/>
    </w:r>
    <w:r w:rsidR="00B71A1D" w:rsidRPr="005C6A26">
      <w:tab/>
    </w:r>
    <w:r w:rsidR="00737F71">
      <w:tab/>
    </w:r>
    <w:r w:rsidR="00737F71">
      <w:tab/>
    </w:r>
    <w:r w:rsidR="00A30748" w:rsidRPr="00996794">
      <w:rPr>
        <w:rStyle w:val="ABKopfABJMF"/>
      </w:rPr>
      <w:t>A</w:t>
    </w:r>
    <w:r w:rsidR="009A5457" w:rsidRPr="009A5457">
      <w:rPr>
        <w:rStyle w:val="ABKopfABJMF"/>
        <w:spacing w:val="-20"/>
        <w:sz w:val="2"/>
      </w:rPr>
      <w:t> </w:t>
    </w:r>
    <w:r w:rsidRPr="00996794">
      <w:rPr>
        <w:rStyle w:val="ABKopfABJMF"/>
      </w:rPr>
      <w:t>B</w:t>
    </w:r>
    <w:r w:rsidR="00A30748" w:rsidRPr="00996794">
      <w:rPr>
        <w:rStyle w:val="ABKopfABJMF"/>
      </w:rPr>
      <w:t xml:space="preserve"> </w:t>
    </w:r>
    <w:r w:rsidRPr="00996794">
      <w:rPr>
        <w:rStyle w:val="ABKopfABJMF"/>
      </w:rPr>
      <w:t>1</w:t>
    </w:r>
  </w:p>
  <w:p w:rsidR="004C1D99" w:rsidRPr="009A5457" w:rsidRDefault="004C1D99" w:rsidP="005C6A26">
    <w:pPr>
      <w:pStyle w:val="ABKopfzeileJMF"/>
      <w:rPr>
        <w:rStyle w:val="ABKopfABJMF"/>
        <w:b w:val="0"/>
        <w:sz w:val="14"/>
        <w:szCs w:val="14"/>
      </w:rPr>
    </w:pPr>
    <w:r w:rsidRPr="005C6A26">
      <w:t>Baustein 2: Die Geschichte des Capitols</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30508" w:rsidRDefault="00C8731A" w:rsidP="00241DC1">
    <w:pPr>
      <w:pStyle w:val="ABKopfzeileJMF"/>
      <w:rPr>
        <w:rStyle w:val="ABKopfABJMF"/>
        <w:bCs/>
        <w:sz w:val="14"/>
      </w:rPr>
    </w:pPr>
    <w:r>
      <w:t>Wasser in der Judengasse</w:t>
    </w:r>
    <w:r w:rsidRPr="005C6A26">
      <w:t xml:space="preserve"> </w:t>
    </w:r>
    <w:r w:rsidRPr="005C6A26">
      <w:tab/>
    </w:r>
    <w:r w:rsidRPr="005C6A26">
      <w:tab/>
    </w:r>
    <w:r w:rsidRPr="005C6A26">
      <w:tab/>
    </w:r>
    <w:r w:rsidRPr="005C6A26">
      <w:tab/>
    </w:r>
    <w:r w:rsidRPr="005C6A26">
      <w:tab/>
    </w:r>
    <w:r>
      <w:tab/>
    </w:r>
    <w:r>
      <w:tab/>
    </w:r>
    <w:r>
      <w:tab/>
    </w:r>
    <w:r>
      <w:tab/>
    </w:r>
    <w:r w:rsidRPr="00996794">
      <w:rPr>
        <w:rStyle w:val="ABKopfABJMF"/>
      </w:rPr>
      <w:t>A</w:t>
    </w:r>
    <w:r w:rsidRPr="009A5457">
      <w:rPr>
        <w:rStyle w:val="ABKopfABJMF"/>
        <w:spacing w:val="-20"/>
        <w:sz w:val="2"/>
      </w:rPr>
      <w:t> </w:t>
    </w:r>
    <w:r w:rsidRPr="00996794">
      <w:rPr>
        <w:rStyle w:val="ABKopfABJMF"/>
      </w:rPr>
      <w:t>B 1</w:t>
    </w:r>
    <w:r>
      <w:rPr>
        <w:rStyle w:val="ABKopfABJMF"/>
      </w:rPr>
      <w:t>a-e</w:t>
    </w:r>
  </w:p>
  <w:p w:rsidR="00C8731A" w:rsidRDefault="00C8731A" w:rsidP="00241DC1">
    <w:pPr>
      <w:pStyle w:val="ABKopfzeileJMF"/>
    </w:pPr>
    <w:r w:rsidRPr="005C6A26">
      <w:t xml:space="preserve">Baustein </w:t>
    </w:r>
    <w:r>
      <w:t>1</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996794" w:rsidRDefault="00C8731A" w:rsidP="005C6A26">
    <w:pPr>
      <w:pStyle w:val="ABKopfzeileJMF"/>
      <w:rPr>
        <w:rStyle w:val="ABKopfABJMF"/>
      </w:rPr>
    </w:pPr>
    <w:r w:rsidRPr="00737F71">
      <w:t>Offenbacher jüdische Geschichte im 20.Jahrhundert</w:t>
    </w:r>
    <w:r w:rsidRPr="005C6A26">
      <w:t xml:space="preserve"> </w:t>
    </w:r>
    <w:r w:rsidRPr="005C6A26">
      <w:tab/>
    </w:r>
    <w:r w:rsidRPr="005C6A26">
      <w:tab/>
    </w:r>
    <w:r w:rsidRPr="005C6A26">
      <w:tab/>
    </w:r>
    <w:r w:rsidRPr="005C6A26">
      <w:tab/>
    </w:r>
    <w:r w:rsidRPr="005C6A26">
      <w:tab/>
    </w:r>
    <w:r>
      <w:tab/>
    </w:r>
    <w:r>
      <w:tab/>
    </w:r>
    <w:r w:rsidRPr="00996794">
      <w:rPr>
        <w:rStyle w:val="ABKopfABJMF"/>
      </w:rPr>
      <w:t>A</w:t>
    </w:r>
    <w:r w:rsidRPr="009A5457">
      <w:rPr>
        <w:rStyle w:val="ABKopfABJMF"/>
        <w:spacing w:val="-20"/>
        <w:sz w:val="2"/>
      </w:rPr>
      <w:t> </w:t>
    </w:r>
    <w:r w:rsidRPr="00996794">
      <w:rPr>
        <w:rStyle w:val="ABKopfABJMF"/>
      </w:rPr>
      <w:t>B 1</w:t>
    </w:r>
  </w:p>
  <w:p w:rsidR="00C8731A" w:rsidRPr="009A5457" w:rsidRDefault="00C8731A" w:rsidP="005C6A26">
    <w:pPr>
      <w:pStyle w:val="ABKopfzeileJMF"/>
      <w:rPr>
        <w:rStyle w:val="ABKopfABJMF"/>
        <w:b w:val="0"/>
        <w:sz w:val="14"/>
        <w:szCs w:val="14"/>
      </w:rPr>
    </w:pPr>
    <w:r w:rsidRPr="005C6A26">
      <w:t>Baustein 2: Die Geschichte des Capitols</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30508" w:rsidRDefault="00C8731A" w:rsidP="00241DC1">
    <w:pPr>
      <w:pStyle w:val="ABKopfzeileJMF"/>
      <w:rPr>
        <w:rStyle w:val="ABKopfABJMF"/>
        <w:bCs/>
        <w:sz w:val="14"/>
      </w:rPr>
    </w:pPr>
    <w:r>
      <w:t>Wasser in der Judengasse</w:t>
    </w:r>
    <w:r w:rsidRPr="005C6A26">
      <w:t xml:space="preserve"> </w:t>
    </w:r>
    <w:r w:rsidRPr="005C6A26">
      <w:tab/>
    </w:r>
    <w:r w:rsidRPr="005C6A26">
      <w:tab/>
    </w:r>
    <w:r w:rsidRPr="005C6A26">
      <w:tab/>
    </w:r>
    <w:r w:rsidRPr="005C6A26">
      <w:tab/>
    </w:r>
    <w:r w:rsidRPr="005C6A26">
      <w:tab/>
    </w:r>
    <w:r>
      <w:tab/>
    </w:r>
    <w:r>
      <w:tab/>
    </w:r>
    <w:r>
      <w:tab/>
    </w:r>
    <w:r>
      <w:tab/>
    </w:r>
    <w:r w:rsidRPr="00996794">
      <w:rPr>
        <w:rStyle w:val="ABKopfABJMF"/>
      </w:rPr>
      <w:t>A</w:t>
    </w:r>
    <w:r w:rsidRPr="009A5457">
      <w:rPr>
        <w:rStyle w:val="ABKopfABJMF"/>
        <w:spacing w:val="-20"/>
        <w:sz w:val="2"/>
      </w:rPr>
      <w:t> </w:t>
    </w:r>
    <w:r w:rsidRPr="00996794">
      <w:rPr>
        <w:rStyle w:val="ABKopfABJMF"/>
      </w:rPr>
      <w:t>B 1</w:t>
    </w:r>
    <w:r>
      <w:rPr>
        <w:rStyle w:val="ABKopfABJMF"/>
      </w:rPr>
      <w:t>a-e</w:t>
    </w:r>
  </w:p>
  <w:p w:rsidR="00C8731A" w:rsidRDefault="00C8731A" w:rsidP="00241DC1">
    <w:pPr>
      <w:pStyle w:val="ABKopfzeileJMF"/>
    </w:pPr>
    <w:r w:rsidRPr="005C6A26">
      <w:t xml:space="preserve">Baustein </w:t>
    </w:r>
    <w:r>
      <w:t>1</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996794" w:rsidRDefault="00C8731A" w:rsidP="005C6A26">
    <w:pPr>
      <w:pStyle w:val="ABKopfzeileJMF"/>
      <w:rPr>
        <w:rStyle w:val="ABKopfABJMF"/>
      </w:rPr>
    </w:pPr>
    <w:r w:rsidRPr="00737F71">
      <w:t>Offenbacher jüdische Geschichte im 20.Jahrhundert</w:t>
    </w:r>
    <w:r w:rsidRPr="005C6A26">
      <w:t xml:space="preserve"> </w:t>
    </w:r>
    <w:r w:rsidRPr="005C6A26">
      <w:tab/>
    </w:r>
    <w:r w:rsidRPr="005C6A26">
      <w:tab/>
    </w:r>
    <w:r w:rsidRPr="005C6A26">
      <w:tab/>
    </w:r>
    <w:r w:rsidRPr="005C6A26">
      <w:tab/>
    </w:r>
    <w:r w:rsidRPr="005C6A26">
      <w:tab/>
    </w:r>
    <w:r>
      <w:tab/>
    </w:r>
    <w:r>
      <w:tab/>
    </w:r>
    <w:r w:rsidRPr="00996794">
      <w:rPr>
        <w:rStyle w:val="ABKopfABJMF"/>
      </w:rPr>
      <w:t>A</w:t>
    </w:r>
    <w:r w:rsidRPr="009A5457">
      <w:rPr>
        <w:rStyle w:val="ABKopfABJMF"/>
        <w:spacing w:val="-20"/>
        <w:sz w:val="2"/>
      </w:rPr>
      <w:t> </w:t>
    </w:r>
    <w:r w:rsidRPr="00996794">
      <w:rPr>
        <w:rStyle w:val="ABKopfABJMF"/>
      </w:rPr>
      <w:t>B 1</w:t>
    </w:r>
  </w:p>
  <w:p w:rsidR="00C8731A" w:rsidRPr="009A5457" w:rsidRDefault="00C8731A" w:rsidP="005C6A26">
    <w:pPr>
      <w:pStyle w:val="ABKopfzeileJMF"/>
      <w:rPr>
        <w:rStyle w:val="ABKopfABJMF"/>
        <w:b w:val="0"/>
        <w:sz w:val="14"/>
        <w:szCs w:val="14"/>
      </w:rPr>
    </w:pPr>
    <w:r w:rsidRPr="005C6A26">
      <w:t>Baustein 2: Die Geschichte des Capitols</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E30508" w:rsidRDefault="00C8731A" w:rsidP="00241DC1">
    <w:pPr>
      <w:pStyle w:val="ABKopfzeileJMF"/>
      <w:rPr>
        <w:rStyle w:val="ABKopfABJMF"/>
        <w:bCs/>
        <w:sz w:val="14"/>
      </w:rPr>
    </w:pPr>
    <w:r>
      <w:t>Wasser in der Judengasse</w:t>
    </w:r>
    <w:r w:rsidRPr="005C6A26">
      <w:t xml:space="preserve"> </w:t>
    </w:r>
    <w:r w:rsidRPr="005C6A26">
      <w:tab/>
    </w:r>
    <w:r w:rsidRPr="005C6A26">
      <w:tab/>
    </w:r>
    <w:r w:rsidRPr="005C6A26">
      <w:tab/>
    </w:r>
    <w:r w:rsidRPr="005C6A26">
      <w:tab/>
    </w:r>
    <w:r w:rsidRPr="005C6A26">
      <w:tab/>
    </w:r>
    <w:r>
      <w:tab/>
    </w:r>
    <w:r>
      <w:tab/>
    </w:r>
    <w:r>
      <w:tab/>
    </w:r>
    <w:r>
      <w:tab/>
    </w:r>
    <w:r w:rsidRPr="00996794">
      <w:rPr>
        <w:rStyle w:val="ABKopfABJMF"/>
      </w:rPr>
      <w:t>A</w:t>
    </w:r>
    <w:r w:rsidRPr="009A5457">
      <w:rPr>
        <w:rStyle w:val="ABKopfABJMF"/>
        <w:spacing w:val="-20"/>
        <w:sz w:val="2"/>
      </w:rPr>
      <w:t> </w:t>
    </w:r>
    <w:r w:rsidRPr="00996794">
      <w:rPr>
        <w:rStyle w:val="ABKopfABJMF"/>
      </w:rPr>
      <w:t>B 1</w:t>
    </w:r>
    <w:r>
      <w:rPr>
        <w:rStyle w:val="ABKopfABJMF"/>
      </w:rPr>
      <w:t>a-e</w:t>
    </w:r>
  </w:p>
  <w:p w:rsidR="00C8731A" w:rsidRDefault="00C8731A" w:rsidP="00241DC1">
    <w:pPr>
      <w:pStyle w:val="ABKopfzeileJMF"/>
    </w:pPr>
    <w:r w:rsidRPr="005C6A26">
      <w:t xml:space="preserve">Baustein </w:t>
    </w:r>
    <w:r>
      <w:t>1</w:t>
    </w: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731A" w:rsidRPr="00996794" w:rsidRDefault="00C8731A" w:rsidP="005C6A26">
    <w:pPr>
      <w:pStyle w:val="ABKopfzeileJMF"/>
      <w:rPr>
        <w:rStyle w:val="ABKopfABJMF"/>
      </w:rPr>
    </w:pPr>
    <w:r w:rsidRPr="00737F71">
      <w:t>Offenbacher jüdische Geschichte im 20.Jahrhundert</w:t>
    </w:r>
    <w:r w:rsidRPr="005C6A26">
      <w:t xml:space="preserve"> </w:t>
    </w:r>
    <w:r w:rsidRPr="005C6A26">
      <w:tab/>
    </w:r>
    <w:r w:rsidRPr="005C6A26">
      <w:tab/>
    </w:r>
    <w:r w:rsidRPr="005C6A26">
      <w:tab/>
    </w:r>
    <w:r w:rsidRPr="005C6A26">
      <w:tab/>
    </w:r>
    <w:r w:rsidRPr="005C6A26">
      <w:tab/>
    </w:r>
    <w:r>
      <w:tab/>
    </w:r>
    <w:r>
      <w:tab/>
    </w:r>
    <w:r w:rsidRPr="00996794">
      <w:rPr>
        <w:rStyle w:val="ABKopfABJMF"/>
      </w:rPr>
      <w:t>A</w:t>
    </w:r>
    <w:r w:rsidRPr="009A5457">
      <w:rPr>
        <w:rStyle w:val="ABKopfABJMF"/>
        <w:spacing w:val="-20"/>
        <w:sz w:val="2"/>
      </w:rPr>
      <w:t> </w:t>
    </w:r>
    <w:r w:rsidRPr="00996794">
      <w:rPr>
        <w:rStyle w:val="ABKopfABJMF"/>
      </w:rPr>
      <w:t>B 1</w:t>
    </w:r>
  </w:p>
  <w:p w:rsidR="00C8731A" w:rsidRPr="009A5457" w:rsidRDefault="00C8731A" w:rsidP="005C6A26">
    <w:pPr>
      <w:pStyle w:val="ABKopfzeileJMF"/>
      <w:rPr>
        <w:rStyle w:val="ABKopfABJMF"/>
        <w:b w:val="0"/>
        <w:sz w:val="14"/>
        <w:szCs w:val="14"/>
      </w:rPr>
    </w:pPr>
    <w:r w:rsidRPr="005C6A26">
      <w:t>Baustein 2: Die Geschichte des Capitols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CE6388"/>
    <w:multiLevelType w:val="hybridMultilevel"/>
    <w:tmpl w:val="2CB80B9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6AA1E71"/>
    <w:multiLevelType w:val="hybridMultilevel"/>
    <w:tmpl w:val="4308FB9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B2776F4"/>
    <w:multiLevelType w:val="hybridMultilevel"/>
    <w:tmpl w:val="85021E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47B52A56"/>
    <w:multiLevelType w:val="hybridMultilevel"/>
    <w:tmpl w:val="C36215B0"/>
    <w:lvl w:ilvl="0" w:tplc="46A231F2">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48A2255B"/>
    <w:multiLevelType w:val="hybridMultilevel"/>
    <w:tmpl w:val="B0287CF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48B86E04"/>
    <w:multiLevelType w:val="hybridMultilevel"/>
    <w:tmpl w:val="1D3C0EE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4A3508E1"/>
    <w:multiLevelType w:val="hybridMultilevel"/>
    <w:tmpl w:val="5824F57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51416043"/>
    <w:multiLevelType w:val="hybridMultilevel"/>
    <w:tmpl w:val="85604BD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51B96EB9"/>
    <w:multiLevelType w:val="hybridMultilevel"/>
    <w:tmpl w:val="32AA263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56AF4E79"/>
    <w:multiLevelType w:val="hybridMultilevel"/>
    <w:tmpl w:val="B1DA6C8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594B59D2"/>
    <w:multiLevelType w:val="hybridMultilevel"/>
    <w:tmpl w:val="507284E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631E34E4"/>
    <w:multiLevelType w:val="hybridMultilevel"/>
    <w:tmpl w:val="28D276D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6E1E469C"/>
    <w:multiLevelType w:val="hybridMultilevel"/>
    <w:tmpl w:val="C77092A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2"/>
  </w:num>
  <w:num w:numId="2">
    <w:abstractNumId w:val="3"/>
  </w:num>
  <w:num w:numId="3">
    <w:abstractNumId w:val="9"/>
  </w:num>
  <w:num w:numId="4">
    <w:abstractNumId w:val="0"/>
  </w:num>
  <w:num w:numId="5">
    <w:abstractNumId w:val="6"/>
  </w:num>
  <w:num w:numId="6">
    <w:abstractNumId w:val="12"/>
  </w:num>
  <w:num w:numId="7">
    <w:abstractNumId w:val="11"/>
  </w:num>
  <w:num w:numId="8">
    <w:abstractNumId w:val="4"/>
  </w:num>
  <w:num w:numId="9">
    <w:abstractNumId w:val="8"/>
  </w:num>
  <w:num w:numId="10">
    <w:abstractNumId w:val="7"/>
  </w:num>
  <w:num w:numId="11">
    <w:abstractNumId w:val="5"/>
  </w:num>
  <w:num w:numId="12">
    <w:abstractNumId w:val="10"/>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attachedTemplate r:id="rId1"/>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02A5"/>
    <w:rsid w:val="000007F0"/>
    <w:rsid w:val="00021572"/>
    <w:rsid w:val="000400EB"/>
    <w:rsid w:val="000B1A71"/>
    <w:rsid w:val="000B5EB0"/>
    <w:rsid w:val="000C7E98"/>
    <w:rsid w:val="000F5EBE"/>
    <w:rsid w:val="00110C6B"/>
    <w:rsid w:val="00113B8C"/>
    <w:rsid w:val="00115BAA"/>
    <w:rsid w:val="0011606E"/>
    <w:rsid w:val="00163DD4"/>
    <w:rsid w:val="00173298"/>
    <w:rsid w:val="00175ED3"/>
    <w:rsid w:val="00184743"/>
    <w:rsid w:val="001E26F5"/>
    <w:rsid w:val="001F28B6"/>
    <w:rsid w:val="002363A2"/>
    <w:rsid w:val="00241DC1"/>
    <w:rsid w:val="00243BD2"/>
    <w:rsid w:val="00245BE8"/>
    <w:rsid w:val="002558CF"/>
    <w:rsid w:val="002629B8"/>
    <w:rsid w:val="002A4C6C"/>
    <w:rsid w:val="002C486D"/>
    <w:rsid w:val="00314002"/>
    <w:rsid w:val="00324A5B"/>
    <w:rsid w:val="00335954"/>
    <w:rsid w:val="00357783"/>
    <w:rsid w:val="003609BF"/>
    <w:rsid w:val="00362B09"/>
    <w:rsid w:val="003718E2"/>
    <w:rsid w:val="003902A5"/>
    <w:rsid w:val="003A1909"/>
    <w:rsid w:val="003A3C06"/>
    <w:rsid w:val="003C0A3E"/>
    <w:rsid w:val="003D1BB0"/>
    <w:rsid w:val="003D5052"/>
    <w:rsid w:val="003E1F2F"/>
    <w:rsid w:val="003E559E"/>
    <w:rsid w:val="003F0B94"/>
    <w:rsid w:val="0042680C"/>
    <w:rsid w:val="004563A1"/>
    <w:rsid w:val="00480446"/>
    <w:rsid w:val="004B4496"/>
    <w:rsid w:val="004B5554"/>
    <w:rsid w:val="004C1D99"/>
    <w:rsid w:val="004D26BE"/>
    <w:rsid w:val="004D2BBD"/>
    <w:rsid w:val="004E35E4"/>
    <w:rsid w:val="00520CA4"/>
    <w:rsid w:val="0052497E"/>
    <w:rsid w:val="00535914"/>
    <w:rsid w:val="00541F5E"/>
    <w:rsid w:val="00555650"/>
    <w:rsid w:val="0057744A"/>
    <w:rsid w:val="005867A2"/>
    <w:rsid w:val="00597F3B"/>
    <w:rsid w:val="005C6A26"/>
    <w:rsid w:val="005C6CF0"/>
    <w:rsid w:val="005D781F"/>
    <w:rsid w:val="005F4512"/>
    <w:rsid w:val="00603EF7"/>
    <w:rsid w:val="006231C4"/>
    <w:rsid w:val="00630BD0"/>
    <w:rsid w:val="006B281C"/>
    <w:rsid w:val="006B739B"/>
    <w:rsid w:val="006B7463"/>
    <w:rsid w:val="006C4EBA"/>
    <w:rsid w:val="006E675D"/>
    <w:rsid w:val="006F1323"/>
    <w:rsid w:val="006F3671"/>
    <w:rsid w:val="00705ADD"/>
    <w:rsid w:val="00722A77"/>
    <w:rsid w:val="007269DC"/>
    <w:rsid w:val="00727D8D"/>
    <w:rsid w:val="0073211B"/>
    <w:rsid w:val="00737A65"/>
    <w:rsid w:val="00737F71"/>
    <w:rsid w:val="007410AB"/>
    <w:rsid w:val="0074256F"/>
    <w:rsid w:val="007875A0"/>
    <w:rsid w:val="007B3A05"/>
    <w:rsid w:val="007B5006"/>
    <w:rsid w:val="007B62D3"/>
    <w:rsid w:val="008278B5"/>
    <w:rsid w:val="008500C5"/>
    <w:rsid w:val="00852DFD"/>
    <w:rsid w:val="00865E40"/>
    <w:rsid w:val="00881871"/>
    <w:rsid w:val="00897AD1"/>
    <w:rsid w:val="008A2075"/>
    <w:rsid w:val="008D0ECB"/>
    <w:rsid w:val="008F337E"/>
    <w:rsid w:val="0090569E"/>
    <w:rsid w:val="00917DD1"/>
    <w:rsid w:val="00933BE1"/>
    <w:rsid w:val="009355D0"/>
    <w:rsid w:val="00944293"/>
    <w:rsid w:val="00944B3C"/>
    <w:rsid w:val="00947015"/>
    <w:rsid w:val="00951565"/>
    <w:rsid w:val="009520BC"/>
    <w:rsid w:val="009667C3"/>
    <w:rsid w:val="00983504"/>
    <w:rsid w:val="00987058"/>
    <w:rsid w:val="00996794"/>
    <w:rsid w:val="009A49BD"/>
    <w:rsid w:val="009A5457"/>
    <w:rsid w:val="009C7F7B"/>
    <w:rsid w:val="009D4648"/>
    <w:rsid w:val="009F25E4"/>
    <w:rsid w:val="009F4FAC"/>
    <w:rsid w:val="00A046A4"/>
    <w:rsid w:val="00A07BBC"/>
    <w:rsid w:val="00A30748"/>
    <w:rsid w:val="00A36B8A"/>
    <w:rsid w:val="00A80CBD"/>
    <w:rsid w:val="00A97F52"/>
    <w:rsid w:val="00AA79CC"/>
    <w:rsid w:val="00AB05AA"/>
    <w:rsid w:val="00AB4E25"/>
    <w:rsid w:val="00AC4AD7"/>
    <w:rsid w:val="00AE720D"/>
    <w:rsid w:val="00B14275"/>
    <w:rsid w:val="00B202B4"/>
    <w:rsid w:val="00B23A7D"/>
    <w:rsid w:val="00B2451C"/>
    <w:rsid w:val="00B46C26"/>
    <w:rsid w:val="00B50E5D"/>
    <w:rsid w:val="00B557BB"/>
    <w:rsid w:val="00B60842"/>
    <w:rsid w:val="00B71A1D"/>
    <w:rsid w:val="00B71F0C"/>
    <w:rsid w:val="00B82AA7"/>
    <w:rsid w:val="00BA5736"/>
    <w:rsid w:val="00BB2780"/>
    <w:rsid w:val="00BB6A10"/>
    <w:rsid w:val="00BC23B2"/>
    <w:rsid w:val="00BD2C0E"/>
    <w:rsid w:val="00C1646C"/>
    <w:rsid w:val="00C25E4A"/>
    <w:rsid w:val="00C37DF9"/>
    <w:rsid w:val="00C432B0"/>
    <w:rsid w:val="00C53E86"/>
    <w:rsid w:val="00C64F1A"/>
    <w:rsid w:val="00C703BF"/>
    <w:rsid w:val="00C8731A"/>
    <w:rsid w:val="00CA3C3F"/>
    <w:rsid w:val="00CA5B30"/>
    <w:rsid w:val="00CE463C"/>
    <w:rsid w:val="00CF1ABE"/>
    <w:rsid w:val="00D327D3"/>
    <w:rsid w:val="00D44BB4"/>
    <w:rsid w:val="00D53A5C"/>
    <w:rsid w:val="00D64116"/>
    <w:rsid w:val="00D70243"/>
    <w:rsid w:val="00D8178C"/>
    <w:rsid w:val="00D8765E"/>
    <w:rsid w:val="00D87881"/>
    <w:rsid w:val="00DB3ED7"/>
    <w:rsid w:val="00DE28F5"/>
    <w:rsid w:val="00E30508"/>
    <w:rsid w:val="00E74F4E"/>
    <w:rsid w:val="00E806CB"/>
    <w:rsid w:val="00EA104C"/>
    <w:rsid w:val="00EC13A6"/>
    <w:rsid w:val="00ED3F34"/>
    <w:rsid w:val="00ED78B9"/>
    <w:rsid w:val="00EE49AE"/>
    <w:rsid w:val="00EE505C"/>
    <w:rsid w:val="00F063F0"/>
    <w:rsid w:val="00F260C9"/>
    <w:rsid w:val="00F77AB5"/>
    <w:rsid w:val="00FA4195"/>
    <w:rsid w:val="00FD4C44"/>
    <w:rsid w:val="00FE2B6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6FC6237"/>
  <w15:chartTrackingRefBased/>
  <w15:docId w15:val="{A052CCA0-9071-4B1C-AAF4-C9406083F8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1606E"/>
    <w:pPr>
      <w:spacing w:after="0" w:line="360" w:lineRule="auto"/>
    </w:pPr>
    <w:rPr>
      <w:rFonts w:ascii="Times New Roman" w:hAnsi="Times New Roman" w:cs="Times New Roman"/>
    </w:rPr>
  </w:style>
  <w:style w:type="paragraph" w:styleId="berschrift1">
    <w:name w:val="heading 1"/>
    <w:basedOn w:val="Standard"/>
    <w:next w:val="Standard"/>
    <w:link w:val="berschrift1Zchn"/>
    <w:uiPriority w:val="9"/>
    <w:qFormat/>
    <w:rsid w:val="007B3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B3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B3A05"/>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B3A05"/>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B3A05"/>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B3A05"/>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B3A05"/>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B3A05"/>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B3A05"/>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B3A05"/>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B3A05"/>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B3A05"/>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B3A05"/>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B3A05"/>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B3A05"/>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B3A05"/>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B3A05"/>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B3A05"/>
    <w:rPr>
      <w:rFonts w:eastAsiaTheme="majorEastAsia" w:cstheme="majorBidi"/>
      <w:color w:val="272727" w:themeColor="text1" w:themeTint="D8"/>
    </w:rPr>
  </w:style>
  <w:style w:type="paragraph" w:styleId="Titel">
    <w:name w:val="Title"/>
    <w:basedOn w:val="Standard"/>
    <w:next w:val="Standard"/>
    <w:link w:val="TitelZchn"/>
    <w:uiPriority w:val="10"/>
    <w:qFormat/>
    <w:rsid w:val="007B3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B3A05"/>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B3A05"/>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B3A05"/>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B3A05"/>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B3A05"/>
    <w:rPr>
      <w:i/>
      <w:iCs/>
      <w:color w:val="404040" w:themeColor="text1" w:themeTint="BF"/>
    </w:rPr>
  </w:style>
  <w:style w:type="paragraph" w:styleId="Listenabsatz">
    <w:name w:val="List Paragraph"/>
    <w:basedOn w:val="Standard"/>
    <w:uiPriority w:val="34"/>
    <w:qFormat/>
    <w:rsid w:val="007B3A05"/>
    <w:pPr>
      <w:ind w:left="720"/>
      <w:contextualSpacing/>
    </w:pPr>
  </w:style>
  <w:style w:type="character" w:styleId="IntensiveHervorhebung">
    <w:name w:val="Intense Emphasis"/>
    <w:basedOn w:val="Absatz-Standardschriftart"/>
    <w:uiPriority w:val="21"/>
    <w:qFormat/>
    <w:rsid w:val="007B3A05"/>
    <w:rPr>
      <w:i/>
      <w:iCs/>
      <w:color w:val="0F4761" w:themeColor="accent1" w:themeShade="BF"/>
    </w:rPr>
  </w:style>
  <w:style w:type="paragraph" w:styleId="IntensivesZitat">
    <w:name w:val="Intense Quote"/>
    <w:basedOn w:val="Standard"/>
    <w:next w:val="Standard"/>
    <w:link w:val="IntensivesZitatZchn"/>
    <w:uiPriority w:val="30"/>
    <w:qFormat/>
    <w:rsid w:val="007B3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B3A05"/>
    <w:rPr>
      <w:i/>
      <w:iCs/>
      <w:color w:val="0F4761" w:themeColor="accent1" w:themeShade="BF"/>
    </w:rPr>
  </w:style>
  <w:style w:type="character" w:styleId="IntensiverVerweis">
    <w:name w:val="Intense Reference"/>
    <w:basedOn w:val="Absatz-Standardschriftart"/>
    <w:uiPriority w:val="32"/>
    <w:qFormat/>
    <w:rsid w:val="007B3A05"/>
    <w:rPr>
      <w:b/>
      <w:bCs/>
      <w:smallCaps/>
      <w:color w:val="0F4761" w:themeColor="accent1" w:themeShade="BF"/>
      <w:spacing w:val="5"/>
    </w:rPr>
  </w:style>
  <w:style w:type="paragraph" w:styleId="Kopfzeile">
    <w:name w:val="header"/>
    <w:basedOn w:val="Standard"/>
    <w:link w:val="KopfzeileZchn"/>
    <w:uiPriority w:val="99"/>
    <w:unhideWhenUsed/>
    <w:rsid w:val="007B3A05"/>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7B3A05"/>
  </w:style>
  <w:style w:type="paragraph" w:styleId="Fuzeile">
    <w:name w:val="footer"/>
    <w:basedOn w:val="Standard"/>
    <w:link w:val="FuzeileZchn"/>
    <w:uiPriority w:val="99"/>
    <w:unhideWhenUsed/>
    <w:rsid w:val="007B3A05"/>
    <w:pPr>
      <w:tabs>
        <w:tab w:val="center" w:pos="4536"/>
        <w:tab w:val="right" w:pos="9072"/>
      </w:tabs>
      <w:spacing w:line="240" w:lineRule="auto"/>
    </w:pPr>
  </w:style>
  <w:style w:type="character" w:customStyle="1" w:styleId="FuzeileZchn">
    <w:name w:val="Fußzeile Zchn"/>
    <w:basedOn w:val="Absatz-Standardschriftart"/>
    <w:link w:val="Fuzeile"/>
    <w:uiPriority w:val="99"/>
    <w:rsid w:val="007B3A05"/>
  </w:style>
  <w:style w:type="character" w:styleId="Hyperlink">
    <w:name w:val="Hyperlink"/>
    <w:basedOn w:val="Absatz-Standardschriftart"/>
    <w:uiPriority w:val="99"/>
    <w:unhideWhenUsed/>
    <w:rsid w:val="007B3A05"/>
    <w:rPr>
      <w:color w:val="467886" w:themeColor="hyperlink"/>
      <w:u w:val="single"/>
    </w:rPr>
  </w:style>
  <w:style w:type="character" w:styleId="BesuchterLink">
    <w:name w:val="FollowedHyperlink"/>
    <w:basedOn w:val="Absatz-Standardschriftart"/>
    <w:uiPriority w:val="99"/>
    <w:semiHidden/>
    <w:unhideWhenUsed/>
    <w:rsid w:val="007B3A05"/>
    <w:rPr>
      <w:color w:val="96607D" w:themeColor="followedHyperlink"/>
      <w:u w:val="single"/>
    </w:rPr>
  </w:style>
  <w:style w:type="character" w:customStyle="1" w:styleId="NichtaufgelsteErwhnung1">
    <w:name w:val="Nicht aufgelöste Erwähnung1"/>
    <w:basedOn w:val="Absatz-Standardschriftart"/>
    <w:uiPriority w:val="99"/>
    <w:semiHidden/>
    <w:unhideWhenUsed/>
    <w:rsid w:val="00324A5B"/>
    <w:rPr>
      <w:color w:val="605E5C"/>
      <w:shd w:val="clear" w:color="auto" w:fill="E1DFDD"/>
    </w:rPr>
  </w:style>
  <w:style w:type="table" w:styleId="Tabellenraster">
    <w:name w:val="Table Grid"/>
    <w:basedOn w:val="NormaleTabelle"/>
    <w:uiPriority w:val="39"/>
    <w:rsid w:val="006B73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unhideWhenUsed/>
    <w:rsid w:val="00AE720D"/>
    <w:pPr>
      <w:spacing w:line="240" w:lineRule="auto"/>
    </w:pPr>
    <w:rPr>
      <w:sz w:val="20"/>
      <w:szCs w:val="20"/>
    </w:rPr>
  </w:style>
  <w:style w:type="character" w:customStyle="1" w:styleId="FunotentextZchn">
    <w:name w:val="Fußnotentext Zchn"/>
    <w:basedOn w:val="Absatz-Standardschriftart"/>
    <w:link w:val="Funotentext"/>
    <w:uiPriority w:val="99"/>
    <w:rsid w:val="00AE720D"/>
    <w:rPr>
      <w:rFonts w:ascii="Times New Roman" w:hAnsi="Times New Roman" w:cs="Times New Roman"/>
      <w:sz w:val="20"/>
      <w:szCs w:val="20"/>
    </w:rPr>
  </w:style>
  <w:style w:type="character" w:styleId="Funotenzeichen">
    <w:name w:val="footnote reference"/>
    <w:basedOn w:val="Absatz-Standardschriftart"/>
    <w:uiPriority w:val="99"/>
    <w:semiHidden/>
    <w:unhideWhenUsed/>
    <w:rsid w:val="00AE720D"/>
    <w:rPr>
      <w:vertAlign w:val="superscript"/>
    </w:rPr>
  </w:style>
  <w:style w:type="character" w:styleId="Kommentarzeichen">
    <w:name w:val="annotation reference"/>
    <w:basedOn w:val="Absatz-Standardschriftart"/>
    <w:uiPriority w:val="99"/>
    <w:semiHidden/>
    <w:unhideWhenUsed/>
    <w:rsid w:val="00AE720D"/>
    <w:rPr>
      <w:sz w:val="16"/>
      <w:szCs w:val="16"/>
    </w:rPr>
  </w:style>
  <w:style w:type="paragraph" w:styleId="Kommentartext">
    <w:name w:val="annotation text"/>
    <w:basedOn w:val="Standard"/>
    <w:link w:val="KommentartextZchn"/>
    <w:uiPriority w:val="99"/>
    <w:unhideWhenUsed/>
    <w:rsid w:val="00AE720D"/>
    <w:pPr>
      <w:spacing w:line="240" w:lineRule="auto"/>
    </w:pPr>
    <w:rPr>
      <w:sz w:val="20"/>
      <w:szCs w:val="20"/>
    </w:rPr>
  </w:style>
  <w:style w:type="character" w:customStyle="1" w:styleId="KommentartextZchn">
    <w:name w:val="Kommentartext Zchn"/>
    <w:basedOn w:val="Absatz-Standardschriftart"/>
    <w:link w:val="Kommentartext"/>
    <w:uiPriority w:val="99"/>
    <w:rsid w:val="00AE720D"/>
    <w:rPr>
      <w:rFonts w:ascii="Times New Roman" w:hAnsi="Times New Roman" w:cs="Times New Roman"/>
      <w:sz w:val="20"/>
      <w:szCs w:val="20"/>
    </w:rPr>
  </w:style>
  <w:style w:type="character" w:styleId="Zeilennummer">
    <w:name w:val="line number"/>
    <w:basedOn w:val="Absatz-Standardschriftart"/>
    <w:uiPriority w:val="99"/>
    <w:semiHidden/>
    <w:unhideWhenUsed/>
    <w:rsid w:val="009D4648"/>
  </w:style>
  <w:style w:type="paragraph" w:styleId="Kommentarthema">
    <w:name w:val="annotation subject"/>
    <w:basedOn w:val="Kommentartext"/>
    <w:next w:val="Kommentartext"/>
    <w:link w:val="KommentarthemaZchn"/>
    <w:uiPriority w:val="99"/>
    <w:semiHidden/>
    <w:unhideWhenUsed/>
    <w:rsid w:val="00A97F52"/>
    <w:rPr>
      <w:b/>
      <w:bCs/>
    </w:rPr>
  </w:style>
  <w:style w:type="character" w:customStyle="1" w:styleId="KommentarthemaZchn">
    <w:name w:val="Kommentarthema Zchn"/>
    <w:basedOn w:val="KommentartextZchn"/>
    <w:link w:val="Kommentarthema"/>
    <w:uiPriority w:val="99"/>
    <w:semiHidden/>
    <w:rsid w:val="00A97F52"/>
    <w:rPr>
      <w:rFonts w:ascii="Times New Roman" w:hAnsi="Times New Roman" w:cs="Times New Roman"/>
      <w:b/>
      <w:bCs/>
      <w:sz w:val="20"/>
      <w:szCs w:val="20"/>
    </w:rPr>
  </w:style>
  <w:style w:type="paragraph" w:styleId="Sprechblasentext">
    <w:name w:val="Balloon Text"/>
    <w:basedOn w:val="Standard"/>
    <w:link w:val="SprechblasentextZchn"/>
    <w:uiPriority w:val="99"/>
    <w:semiHidden/>
    <w:unhideWhenUsed/>
    <w:rsid w:val="00A97F52"/>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97F52"/>
    <w:rPr>
      <w:rFonts w:ascii="Segoe UI" w:hAnsi="Segoe UI" w:cs="Segoe UI"/>
      <w:sz w:val="18"/>
      <w:szCs w:val="18"/>
    </w:rPr>
  </w:style>
  <w:style w:type="paragraph" w:customStyle="1" w:styleId="NameDatumJMF">
    <w:name w:val="Name Datum JMF"/>
    <w:basedOn w:val="Kopfzeile"/>
    <w:autoRedefine/>
    <w:qFormat/>
    <w:rsid w:val="00CF1ABE"/>
    <w:rPr>
      <w:rFonts w:asciiTheme="majorHAnsi" w:hAnsiTheme="majorHAnsi"/>
    </w:rPr>
  </w:style>
  <w:style w:type="paragraph" w:customStyle="1" w:styleId="ABKopfzeileJMF">
    <w:name w:val="AB Kopfzeile JMF"/>
    <w:basedOn w:val="Standard"/>
    <w:link w:val="ABKopfzeileJMFZchn"/>
    <w:qFormat/>
    <w:rsid w:val="002558CF"/>
    <w:pPr>
      <w:suppressLineNumbers/>
      <w:spacing w:line="276" w:lineRule="auto"/>
      <w:jc w:val="both"/>
    </w:pPr>
    <w:rPr>
      <w:rFonts w:ascii="Libre Baskerville" w:hAnsi="Libre Baskerville"/>
      <w:b/>
      <w:bCs/>
      <w:sz w:val="14"/>
    </w:rPr>
  </w:style>
  <w:style w:type="paragraph" w:customStyle="1" w:styleId="Test">
    <w:name w:val="Test"/>
    <w:basedOn w:val="ABKopfzeileJMF"/>
    <w:qFormat/>
    <w:rsid w:val="00C703BF"/>
  </w:style>
  <w:style w:type="character" w:customStyle="1" w:styleId="ABKopfzeileJMFZchn">
    <w:name w:val="AB Kopfzeile JMF Zchn"/>
    <w:basedOn w:val="Absatz-Standardschriftart"/>
    <w:link w:val="ABKopfzeileJMF"/>
    <w:rsid w:val="002558CF"/>
    <w:rPr>
      <w:rFonts w:ascii="Libre Baskerville" w:hAnsi="Libre Baskerville" w:cs="Times New Roman"/>
      <w:b/>
      <w:bCs/>
      <w:sz w:val="14"/>
    </w:rPr>
  </w:style>
  <w:style w:type="paragraph" w:customStyle="1" w:styleId="ABFliesstextJMF">
    <w:name w:val="AB Fliesstext JMF"/>
    <w:basedOn w:val="Standard"/>
    <w:qFormat/>
    <w:rsid w:val="00897AD1"/>
    <w:pPr>
      <w:spacing w:after="120" w:line="312" w:lineRule="auto"/>
      <w:jc w:val="both"/>
    </w:pPr>
    <w:rPr>
      <w:rFonts w:ascii="Libre Baskerville" w:hAnsi="Libre Baskerville"/>
      <w:sz w:val="22"/>
      <w:szCs w:val="22"/>
    </w:rPr>
  </w:style>
  <w:style w:type="paragraph" w:customStyle="1" w:styleId="ABUeberschrift2JMF">
    <w:name w:val="AB Ueberschrift 2 JMF"/>
    <w:basedOn w:val="ABFliesstextJMF"/>
    <w:qFormat/>
    <w:rsid w:val="00983504"/>
    <w:pPr>
      <w:spacing w:after="240" w:line="276" w:lineRule="auto"/>
    </w:pPr>
  </w:style>
  <w:style w:type="paragraph" w:customStyle="1" w:styleId="ABUeberschrift1JMF">
    <w:name w:val="AB Ueberschrift1 JMF"/>
    <w:basedOn w:val="ABFliesstextJMF"/>
    <w:qFormat/>
    <w:rsid w:val="002558CF"/>
    <w:pPr>
      <w:spacing w:before="400" w:after="240" w:line="240" w:lineRule="auto"/>
    </w:pPr>
    <w:rPr>
      <w:b/>
      <w:szCs w:val="32"/>
    </w:rPr>
  </w:style>
  <w:style w:type="paragraph" w:customStyle="1" w:styleId="ABQuelleJMF">
    <w:name w:val="AB Quelle JMF"/>
    <w:basedOn w:val="ABFliesstextJMF"/>
    <w:qFormat/>
    <w:rsid w:val="00A046A4"/>
    <w:pPr>
      <w:spacing w:after="480" w:line="276" w:lineRule="auto"/>
    </w:pPr>
    <w:rPr>
      <w:sz w:val="14"/>
    </w:rPr>
  </w:style>
  <w:style w:type="paragraph" w:customStyle="1" w:styleId="ABArbeitsauftragJMF">
    <w:name w:val="AB Arbeitsauftrag JMF"/>
    <w:basedOn w:val="ABFliesstextJMF"/>
    <w:qFormat/>
    <w:rsid w:val="00BC23B2"/>
    <w:pPr>
      <w:spacing w:after="60" w:line="240" w:lineRule="auto"/>
      <w:outlineLvl w:val="0"/>
    </w:pPr>
  </w:style>
  <w:style w:type="paragraph" w:customStyle="1" w:styleId="ABFussnoteJMF">
    <w:name w:val="AB Fussnote JMF"/>
    <w:basedOn w:val="ABFliesstextJMF"/>
    <w:qFormat/>
    <w:rsid w:val="00E74F4E"/>
    <w:pPr>
      <w:spacing w:line="240" w:lineRule="auto"/>
    </w:pPr>
    <w:rPr>
      <w:sz w:val="14"/>
    </w:rPr>
  </w:style>
  <w:style w:type="paragraph" w:customStyle="1" w:styleId="Formatvorlage1">
    <w:name w:val="Formatvorlage1"/>
    <w:basedOn w:val="ABFliesstextJMF"/>
    <w:qFormat/>
    <w:rsid w:val="00A046A4"/>
    <w:rPr>
      <w:noProof/>
      <w:sz w:val="14"/>
      <w:lang w:eastAsia="de-DE"/>
    </w:rPr>
  </w:style>
  <w:style w:type="paragraph" w:customStyle="1" w:styleId="ABFusszeileJMF">
    <w:name w:val="AB Fusszeile JMF"/>
    <w:basedOn w:val="ABFliesstextJMF"/>
    <w:qFormat/>
    <w:rsid w:val="001F28B6"/>
    <w:pPr>
      <w:spacing w:after="240" w:line="240" w:lineRule="auto"/>
    </w:pPr>
    <w:rPr>
      <w:noProof/>
      <w:sz w:val="10"/>
    </w:rPr>
  </w:style>
  <w:style w:type="character" w:customStyle="1" w:styleId="ABKopfABJMF">
    <w:name w:val="AB Kopf AB JMF"/>
    <w:basedOn w:val="Fett"/>
    <w:uiPriority w:val="1"/>
    <w:qFormat/>
    <w:rsid w:val="00996794"/>
    <w:rPr>
      <w:rFonts w:ascii="Libre Baskerville" w:hAnsi="Libre Baskerville"/>
      <w:b w:val="0"/>
      <w:bCs/>
      <w:sz w:val="22"/>
    </w:rPr>
  </w:style>
  <w:style w:type="character" w:styleId="Fett">
    <w:name w:val="Strong"/>
    <w:basedOn w:val="Absatz-Standardschriftart"/>
    <w:uiPriority w:val="22"/>
    <w:qFormat/>
    <w:rsid w:val="0099679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footer" Target="footer7.xml"/><Relationship Id="rId39"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footer" Target="footer5.xml"/><Relationship Id="rId34" Type="http://schemas.openxmlformats.org/officeDocument/2006/relationships/header" Target="header10.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https://www.juedischesmuseum.de/de/blog/hygiene-und-rituelle-reinheit/" TargetMode="External"/><Relationship Id="rId25" Type="http://schemas.openxmlformats.org/officeDocument/2006/relationships/header" Target="header7.xml"/><Relationship Id="rId33" Type="http://schemas.openxmlformats.org/officeDocument/2006/relationships/hyperlink" Target="https://www.juedischesmuseum.de/de/blog/hygiene-und-rituelle-reinheit/" TargetMode="External"/><Relationship Id="rId38" Type="http://schemas.openxmlformats.org/officeDocument/2006/relationships/hyperlink" Target="https://www.juedischesmuseum.de/de/blog/hygiene-und-rituelle-reinheit/" TargetMode="Externa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header" Target="header5.xml"/><Relationship Id="rId29" Type="http://schemas.openxmlformats.org/officeDocument/2006/relationships/header" Target="header8.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footer" Target="footer9.xml"/><Relationship Id="rId37" Type="http://schemas.openxmlformats.org/officeDocument/2006/relationships/footer" Target="footer11.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6.xml"/><Relationship Id="rId28" Type="http://schemas.openxmlformats.org/officeDocument/2006/relationships/image" Target="media/image2.png"/><Relationship Id="rId36" Type="http://schemas.openxmlformats.org/officeDocument/2006/relationships/header" Target="header11.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header" Target="header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www.juedischesmuseum.de/de/blog/hygiene-und-rituelle-reinheit/" TargetMode="External"/><Relationship Id="rId27" Type="http://schemas.openxmlformats.org/officeDocument/2006/relationships/hyperlink" Target="https://www.juedischesmuseum.de/de/blog/hygiene-und-rituelle-reinheit/" TargetMode="External"/><Relationship Id="rId30" Type="http://schemas.openxmlformats.org/officeDocument/2006/relationships/footer" Target="footer8.xml"/><Relationship Id="rId35" Type="http://schemas.openxmlformats.org/officeDocument/2006/relationships/footer" Target="footer10.xml"/></Relationships>
</file>

<file path=word/_rels/footer10.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11.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5.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6.xml.rels><?xml version="1.0" encoding="UTF-8" standalone="yes"?>
<Relationships xmlns="http://schemas.openxmlformats.org/package/2006/relationships"><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7.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8.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footer9.xml.rels><?xml version="1.0" encoding="UTF-8" standalone="yes"?>
<Relationships xmlns="http://schemas.openxmlformats.org/package/2006/relationships"><Relationship Id="rId3" Type="http://schemas.openxmlformats.org/officeDocument/2006/relationships/hyperlink" Target="https://www.juedischesmuseum.de/" TargetMode="External"/><Relationship Id="rId2" Type="http://schemas.openxmlformats.org/officeDocument/2006/relationships/hyperlink" Target="https://creativecommons.org/licenses/by-sa/4.0/legalcode" TargetMode="External"/><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Vorlage-Arbeitsblaetter1.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7E41EDD3E864E449D39C78B379F6C87" ma:contentTypeVersion="5" ma:contentTypeDescription="Create a new document." ma:contentTypeScope="" ma:versionID="ea6915769fdcfc5341ea849943bcf64b">
  <xsd:schema xmlns:xsd="http://www.w3.org/2001/XMLSchema" xmlns:xs="http://www.w3.org/2001/XMLSchema" xmlns:p="http://schemas.microsoft.com/office/2006/metadata/properties" xmlns:ns3="28ca407f-0d36-448a-a296-295af1c691d6" targetNamespace="http://schemas.microsoft.com/office/2006/metadata/properties" ma:root="true" ma:fieldsID="9232fc0acc1f461357390583f44af0c7" ns3:_="">
    <xsd:import namespace="28ca407f-0d36-448a-a296-295af1c691d6"/>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ca407f-0d36-448a-a296-295af1c691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BC1153-18AE-4A96-8BCE-529E0F83FEB8}">
  <ds:schemaRefs>
    <ds:schemaRef ds:uri="http://schemas.microsoft.com/office/infopath/2007/PartnerControls"/>
    <ds:schemaRef ds:uri="http://purl.org/dc/terms/"/>
    <ds:schemaRef ds:uri="http://schemas.microsoft.com/office/2006/metadata/properties"/>
    <ds:schemaRef ds:uri="28ca407f-0d36-448a-a296-295af1c691d6"/>
    <ds:schemaRef ds:uri="http://schemas.microsoft.com/office/2006/documentManagement/types"/>
    <ds:schemaRef ds:uri="http://purl.org/dc/dcmitype/"/>
    <ds:schemaRef ds:uri="http://schemas.openxmlformats.org/package/2006/metadata/core-properties"/>
    <ds:schemaRef ds:uri="http://www.w3.org/XML/1998/namespace"/>
    <ds:schemaRef ds:uri="http://purl.org/dc/elements/1.1/"/>
  </ds:schemaRefs>
</ds:datastoreItem>
</file>

<file path=customXml/itemProps2.xml><?xml version="1.0" encoding="utf-8"?>
<ds:datastoreItem xmlns:ds="http://schemas.openxmlformats.org/officeDocument/2006/customXml" ds:itemID="{7770D13E-6E96-4806-8AD4-4B9E7A908717}">
  <ds:schemaRefs>
    <ds:schemaRef ds:uri="http://schemas.microsoft.com/sharepoint/v3/contenttype/forms"/>
  </ds:schemaRefs>
</ds:datastoreItem>
</file>

<file path=customXml/itemProps3.xml><?xml version="1.0" encoding="utf-8"?>
<ds:datastoreItem xmlns:ds="http://schemas.openxmlformats.org/officeDocument/2006/customXml" ds:itemID="{C6D7D934-D334-4C2D-9F46-DF8B7DA9DE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ca407f-0d36-448a-a296-295af1c691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A2945AF-D1A0-4481-B823-17B64CCF04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Vorlage-Arbeitsblaetter1.dotx</Template>
  <TotalTime>0</TotalTime>
  <Pages>5</Pages>
  <Words>795</Words>
  <Characters>5009</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9</cp:revision>
  <cp:lastPrinted>2025-02-25T10:55:00Z</cp:lastPrinted>
  <dcterms:created xsi:type="dcterms:W3CDTF">2025-03-16T16:59:00Z</dcterms:created>
  <dcterms:modified xsi:type="dcterms:W3CDTF">2025-03-19T10:35:00Z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0x01010097E41EDD3E864E449D39C78B379F6C87</vt:lpwstr>
  </property>
</Properties>
</file>